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word/fontTable.xml" ContentType="application/vnd.openxmlformats-officedocument.wordprocessingml.fontTable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80A12" w:rsidRPr="00C8317F" w:rsidRDefault="007707DA" w:rsidP="00580A12">
      <w:pPr>
        <w:ind w:left="5103"/>
        <w:rPr>
          <w:rFonts w:cs="Times New Roman"/>
          <w:szCs w:val="28"/>
        </w:rPr>
      </w:pPr>
      <w:bookmarkStart w:id="0" w:name="_GoBack"/>
      <w:bookmarkEnd w:id="0"/>
      <w:r>
        <w:rPr>
          <w:rFonts w:cs="Times New Roman"/>
          <w:szCs w:val="28"/>
        </w:rPr>
        <w:t>УТВЕРЖДЕНЫ</w:t>
      </w:r>
    </w:p>
    <w:p w:rsidR="00580A12" w:rsidRDefault="007707DA" w:rsidP="00580A12">
      <w:pPr>
        <w:ind w:left="5103"/>
        <w:rPr>
          <w:rFonts w:cs="Times New Roman"/>
          <w:szCs w:val="28"/>
        </w:rPr>
      </w:pPr>
      <w:r>
        <w:rPr>
          <w:rFonts w:cs="Times New Roman"/>
          <w:szCs w:val="28"/>
        </w:rPr>
        <w:t>Постановлением</w:t>
      </w:r>
    </w:p>
    <w:p w:rsidR="00580A12" w:rsidRDefault="00580A12" w:rsidP="00580A12">
      <w:pPr>
        <w:ind w:left="5812" w:firstLine="0"/>
        <w:rPr>
          <w:rFonts w:cs="Times New Roman"/>
          <w:szCs w:val="28"/>
        </w:rPr>
      </w:pPr>
      <w:r>
        <w:rPr>
          <w:rFonts w:cs="Times New Roman"/>
          <w:szCs w:val="28"/>
        </w:rPr>
        <w:t>Правительства области</w:t>
      </w:r>
      <w:r>
        <w:rPr>
          <w:rFonts w:cs="Times New Roman"/>
          <w:szCs w:val="28"/>
        </w:rPr>
        <w:br/>
        <w:t>от ____________ № _______</w:t>
      </w:r>
    </w:p>
    <w:p w:rsidR="00580A12" w:rsidRDefault="00580A12" w:rsidP="00580A12">
      <w:pPr>
        <w:ind w:left="5103"/>
        <w:rPr>
          <w:rFonts w:cs="Times New Roman"/>
          <w:szCs w:val="28"/>
        </w:rPr>
      </w:pPr>
    </w:p>
    <w:p w:rsidR="00580A12" w:rsidRDefault="00580A12" w:rsidP="00580A12">
      <w:pPr>
        <w:ind w:left="5103"/>
        <w:rPr>
          <w:rFonts w:cs="Times New Roman"/>
          <w:szCs w:val="28"/>
        </w:rPr>
      </w:pPr>
    </w:p>
    <w:p w:rsidR="00580A12" w:rsidRDefault="00580A12" w:rsidP="00580A12">
      <w:pPr>
        <w:pStyle w:val="ConsPlusTitle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BF5287">
        <w:rPr>
          <w:rFonts w:ascii="Times New Roman" w:hAnsi="Times New Roman" w:cs="Times New Roman"/>
          <w:bCs/>
          <w:sz w:val="28"/>
          <w:szCs w:val="28"/>
        </w:rPr>
        <w:t>Г</w:t>
      </w:r>
      <w:r>
        <w:rPr>
          <w:rFonts w:ascii="Times New Roman" w:hAnsi="Times New Roman" w:cs="Times New Roman"/>
          <w:bCs/>
          <w:sz w:val="28"/>
          <w:szCs w:val="28"/>
        </w:rPr>
        <w:t xml:space="preserve">РАНИЦЫ </w:t>
      </w:r>
    </w:p>
    <w:p w:rsidR="00580A12" w:rsidRPr="00BF5287" w:rsidRDefault="00580A12" w:rsidP="00580A12">
      <w:pPr>
        <w:pStyle w:val="ConsPlusTitle"/>
        <w:jc w:val="center"/>
        <w:rPr>
          <w:rFonts w:ascii="Times New Roman" w:hAnsi="Times New Roman" w:cs="Times New Roman"/>
          <w:b w:val="0"/>
          <w:sz w:val="28"/>
          <w:szCs w:val="28"/>
        </w:rPr>
      </w:pPr>
      <w:r w:rsidRPr="002041D1">
        <w:rPr>
          <w:rFonts w:ascii="Times New Roman" w:hAnsi="Times New Roman" w:cs="Times New Roman"/>
          <w:bCs/>
          <w:sz w:val="28"/>
          <w:szCs w:val="28"/>
        </w:rPr>
        <w:t>объединенной зоны охраны объектов культурного наследия регионального значения «Школ</w:t>
      </w:r>
      <w:r w:rsidR="007707DA">
        <w:rPr>
          <w:rFonts w:ascii="Times New Roman" w:hAnsi="Times New Roman" w:cs="Times New Roman"/>
          <w:bCs/>
          <w:sz w:val="28"/>
          <w:szCs w:val="28"/>
        </w:rPr>
        <w:t>а, построенная на средства Н.А. </w:t>
      </w:r>
      <w:r w:rsidRPr="002041D1">
        <w:rPr>
          <w:rFonts w:ascii="Times New Roman" w:hAnsi="Times New Roman" w:cs="Times New Roman"/>
          <w:bCs/>
          <w:sz w:val="28"/>
          <w:szCs w:val="28"/>
        </w:rPr>
        <w:t>Некрасова», 1871-1872 гг. (Ярославская область, Некрасовский район, с. А</w:t>
      </w:r>
      <w:r>
        <w:rPr>
          <w:rFonts w:ascii="Times New Roman" w:hAnsi="Times New Roman" w:cs="Times New Roman"/>
          <w:bCs/>
          <w:sz w:val="28"/>
          <w:szCs w:val="28"/>
        </w:rPr>
        <w:t>ббакумцево, д.1); «Усадьба А.С. </w:t>
      </w:r>
      <w:r w:rsidR="007707DA">
        <w:rPr>
          <w:rFonts w:ascii="Times New Roman" w:hAnsi="Times New Roman" w:cs="Times New Roman"/>
          <w:bCs/>
          <w:sz w:val="28"/>
          <w:szCs w:val="28"/>
        </w:rPr>
        <w:t>Некрасова, где жил поэт Н.А. </w:t>
      </w:r>
      <w:r w:rsidRPr="002041D1">
        <w:rPr>
          <w:rFonts w:ascii="Times New Roman" w:hAnsi="Times New Roman" w:cs="Times New Roman"/>
          <w:bCs/>
          <w:sz w:val="28"/>
          <w:szCs w:val="28"/>
        </w:rPr>
        <w:t>Некрасов в детские годы (1824 - 1832)», первая пол. XIX в. (Ярославская область, Некрасовский район, дер. Грешнево, Центральная ул.) – музейный северо-восточный регион</w:t>
      </w:r>
      <w:r w:rsidRPr="002041D1">
        <w:t xml:space="preserve"> </w:t>
      </w:r>
    </w:p>
    <w:p w:rsidR="00580A12" w:rsidRDefault="00580A12" w:rsidP="00580A12">
      <w:pPr>
        <w:jc w:val="both"/>
        <w:rPr>
          <w:rFonts w:cs="Times New Roman"/>
          <w:szCs w:val="28"/>
        </w:rPr>
      </w:pPr>
    </w:p>
    <w:p w:rsidR="00FB0BEE" w:rsidRDefault="00580A12" w:rsidP="00580A12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1. </w:t>
      </w:r>
      <w:r w:rsidRPr="00C0490C">
        <w:rPr>
          <w:rFonts w:cs="Times New Roman"/>
          <w:szCs w:val="28"/>
        </w:rPr>
        <w:t xml:space="preserve">Координаты характерных (поворотных) точек границ </w:t>
      </w:r>
      <w:r w:rsidRPr="002041D1">
        <w:rPr>
          <w:rFonts w:cs="Times New Roman"/>
          <w:szCs w:val="28"/>
        </w:rPr>
        <w:t>объединенной зоны охраны объектов культурного наследия регионального значения «Школа, построенная на средства Н.А. Некрасова», 1871-1872 гг.; «Усадьба А.С. Некрасова, гд</w:t>
      </w:r>
      <w:r>
        <w:rPr>
          <w:rFonts w:cs="Times New Roman"/>
          <w:szCs w:val="28"/>
        </w:rPr>
        <w:t>е жил поэт Н.А. Некрасов в </w:t>
      </w:r>
      <w:r w:rsidRPr="002041D1">
        <w:rPr>
          <w:rFonts w:cs="Times New Roman"/>
          <w:szCs w:val="28"/>
        </w:rPr>
        <w:t>детские годы (1824 - 1832)», первая пол. XIX в.– музейный северо-восточный регион</w:t>
      </w:r>
      <w:r w:rsidR="00FB0BEE">
        <w:rPr>
          <w:rFonts w:cs="Times New Roman"/>
          <w:szCs w:val="28"/>
        </w:rPr>
        <w:t xml:space="preserve"> (</w:t>
      </w:r>
      <w:r w:rsidR="00DC08EA">
        <w:rPr>
          <w:rFonts w:cs="Times New Roman"/>
          <w:szCs w:val="28"/>
        </w:rPr>
        <w:t>с</w:t>
      </w:r>
      <w:r w:rsidR="00DC08EA" w:rsidRPr="00DC08EA">
        <w:rPr>
          <w:rFonts w:cs="Times New Roman"/>
          <w:szCs w:val="28"/>
        </w:rPr>
        <w:t xml:space="preserve">ельское поселение Красный Профинтерн </w:t>
      </w:r>
      <w:r w:rsidR="00FB0BEE">
        <w:rPr>
          <w:rFonts w:cs="Times New Roman"/>
          <w:szCs w:val="28"/>
        </w:rPr>
        <w:t>Некрасовск</w:t>
      </w:r>
      <w:r w:rsidR="00DC08EA">
        <w:rPr>
          <w:rFonts w:cs="Times New Roman"/>
          <w:szCs w:val="28"/>
        </w:rPr>
        <w:t>ого</w:t>
      </w:r>
      <w:r w:rsidR="00FB0BEE">
        <w:rPr>
          <w:rFonts w:cs="Times New Roman"/>
          <w:szCs w:val="28"/>
        </w:rPr>
        <w:t xml:space="preserve"> муниципальн</w:t>
      </w:r>
      <w:r w:rsidR="00DC08EA">
        <w:rPr>
          <w:rFonts w:cs="Times New Roman"/>
          <w:szCs w:val="28"/>
        </w:rPr>
        <w:t>ого</w:t>
      </w:r>
      <w:r w:rsidR="00FB0BEE">
        <w:rPr>
          <w:rFonts w:cs="Times New Roman"/>
          <w:szCs w:val="28"/>
        </w:rPr>
        <w:t xml:space="preserve"> район</w:t>
      </w:r>
      <w:r w:rsidR="00DC08EA">
        <w:rPr>
          <w:rFonts w:cs="Times New Roman"/>
          <w:szCs w:val="28"/>
        </w:rPr>
        <w:t>а</w:t>
      </w:r>
      <w:r w:rsidR="00FB0BEE">
        <w:rPr>
          <w:rFonts w:cs="Times New Roman"/>
          <w:szCs w:val="28"/>
        </w:rPr>
        <w:t xml:space="preserve"> Ярославской области</w:t>
      </w:r>
      <w:r w:rsidR="00DC08EA">
        <w:rPr>
          <w:rFonts w:cs="Times New Roman"/>
          <w:szCs w:val="28"/>
        </w:rPr>
        <w:t>):</w:t>
      </w:r>
    </w:p>
    <w:p w:rsidR="009312ED" w:rsidRDefault="009312ED" w:rsidP="00580A12">
      <w:pPr>
        <w:jc w:val="both"/>
        <w:rPr>
          <w:rFonts w:cs="Times New Roman"/>
          <w:szCs w:val="28"/>
        </w:rPr>
      </w:pPr>
    </w:p>
    <w:tbl>
      <w:tblPr>
        <w:tblW w:w="5001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857"/>
        <w:gridCol w:w="3140"/>
        <w:gridCol w:w="3576"/>
      </w:tblGrid>
      <w:tr w:rsidR="009312ED" w:rsidRPr="00FE0827" w:rsidTr="00232210">
        <w:tc>
          <w:tcPr>
            <w:tcW w:w="1492" w:type="pct"/>
            <w:vMerge w:val="restart"/>
            <w:shd w:val="clear" w:color="auto" w:fill="auto"/>
          </w:tcPr>
          <w:p w:rsidR="009312ED" w:rsidRPr="00FE0827" w:rsidRDefault="009312ED" w:rsidP="005A1338">
            <w:pPr>
              <w:spacing w:line="235" w:lineRule="auto"/>
              <w:ind w:firstLine="34"/>
              <w:jc w:val="center"/>
              <w:rPr>
                <w:rFonts w:cs="Times New Roman"/>
                <w:szCs w:val="28"/>
              </w:rPr>
            </w:pPr>
            <w:r w:rsidRPr="00FE0827">
              <w:rPr>
                <w:rFonts w:cs="Times New Roman"/>
                <w:szCs w:val="28"/>
              </w:rPr>
              <w:t>Номер</w:t>
            </w:r>
          </w:p>
          <w:p w:rsidR="009312ED" w:rsidRPr="00FE0827" w:rsidRDefault="009312ED" w:rsidP="005A1338">
            <w:pPr>
              <w:spacing w:line="235" w:lineRule="auto"/>
              <w:ind w:firstLine="34"/>
              <w:jc w:val="center"/>
              <w:rPr>
                <w:rFonts w:cs="Times New Roman"/>
                <w:szCs w:val="28"/>
              </w:rPr>
            </w:pPr>
            <w:r w:rsidRPr="00FE0827">
              <w:rPr>
                <w:rFonts w:cs="Times New Roman"/>
                <w:szCs w:val="28"/>
              </w:rPr>
              <w:t>характерной (поворотной)</w:t>
            </w:r>
            <w:r w:rsidRPr="00FE0827" w:rsidDel="002D50C1">
              <w:rPr>
                <w:rFonts w:cs="Times New Roman"/>
                <w:szCs w:val="28"/>
              </w:rPr>
              <w:t xml:space="preserve"> </w:t>
            </w:r>
            <w:r w:rsidRPr="00FE0827">
              <w:rPr>
                <w:rFonts w:cs="Times New Roman"/>
                <w:szCs w:val="28"/>
              </w:rPr>
              <w:t>точки</w:t>
            </w:r>
          </w:p>
        </w:tc>
        <w:tc>
          <w:tcPr>
            <w:tcW w:w="3508" w:type="pct"/>
            <w:gridSpan w:val="2"/>
            <w:shd w:val="clear" w:color="auto" w:fill="auto"/>
          </w:tcPr>
          <w:p w:rsidR="009312ED" w:rsidRPr="00FE0827" w:rsidRDefault="009312ED" w:rsidP="005A1338">
            <w:pPr>
              <w:spacing w:line="235" w:lineRule="auto"/>
              <w:ind w:firstLine="0"/>
              <w:jc w:val="center"/>
              <w:rPr>
                <w:rFonts w:cs="Times New Roman"/>
                <w:szCs w:val="28"/>
              </w:rPr>
            </w:pPr>
            <w:r w:rsidRPr="00FE0827">
              <w:rPr>
                <w:rFonts w:cs="Times New Roman"/>
                <w:szCs w:val="28"/>
              </w:rPr>
              <w:t>Координаты характерных (поворотных) точек</w:t>
            </w:r>
          </w:p>
          <w:p w:rsidR="009312ED" w:rsidRPr="00FE0827" w:rsidRDefault="009312ED" w:rsidP="005A1338">
            <w:pPr>
              <w:spacing w:line="235" w:lineRule="auto"/>
              <w:ind w:firstLine="0"/>
              <w:jc w:val="center"/>
              <w:rPr>
                <w:rFonts w:cs="Times New Roman"/>
                <w:szCs w:val="28"/>
              </w:rPr>
            </w:pPr>
            <w:r w:rsidRPr="00FE0827">
              <w:rPr>
                <w:rFonts w:cs="Times New Roman"/>
                <w:szCs w:val="28"/>
              </w:rPr>
              <w:t>(система координат МСК-76)</w:t>
            </w:r>
          </w:p>
        </w:tc>
      </w:tr>
      <w:tr w:rsidR="009312ED" w:rsidRPr="00FE0827" w:rsidTr="00232210">
        <w:tc>
          <w:tcPr>
            <w:tcW w:w="1492" w:type="pct"/>
            <w:vMerge/>
            <w:shd w:val="clear" w:color="auto" w:fill="auto"/>
          </w:tcPr>
          <w:p w:rsidR="009312ED" w:rsidRPr="00FE0827" w:rsidRDefault="009312ED" w:rsidP="005A1338">
            <w:pPr>
              <w:spacing w:line="235" w:lineRule="auto"/>
              <w:rPr>
                <w:rFonts w:cs="Times New Roman"/>
                <w:szCs w:val="28"/>
              </w:rPr>
            </w:pPr>
          </w:p>
        </w:tc>
        <w:tc>
          <w:tcPr>
            <w:tcW w:w="1640" w:type="pct"/>
            <w:shd w:val="clear" w:color="auto" w:fill="auto"/>
          </w:tcPr>
          <w:p w:rsidR="009312ED" w:rsidRPr="00FE0827" w:rsidRDefault="009312ED" w:rsidP="005A1338">
            <w:pPr>
              <w:spacing w:line="235" w:lineRule="auto"/>
              <w:ind w:firstLine="0"/>
              <w:jc w:val="center"/>
              <w:rPr>
                <w:rFonts w:cs="Times New Roman"/>
                <w:szCs w:val="28"/>
              </w:rPr>
            </w:pPr>
            <w:r w:rsidRPr="00FE0827">
              <w:rPr>
                <w:rFonts w:cs="Times New Roman"/>
                <w:szCs w:val="28"/>
                <w:lang w:val="en-US"/>
              </w:rPr>
              <w:t>X</w:t>
            </w:r>
          </w:p>
        </w:tc>
        <w:tc>
          <w:tcPr>
            <w:tcW w:w="1868" w:type="pct"/>
            <w:shd w:val="clear" w:color="auto" w:fill="auto"/>
          </w:tcPr>
          <w:p w:rsidR="009312ED" w:rsidRPr="00FE0827" w:rsidRDefault="009312ED" w:rsidP="005A1338">
            <w:pPr>
              <w:spacing w:line="235" w:lineRule="auto"/>
              <w:ind w:firstLine="0"/>
              <w:jc w:val="center"/>
              <w:rPr>
                <w:rFonts w:cs="Times New Roman"/>
                <w:szCs w:val="28"/>
              </w:rPr>
            </w:pPr>
            <w:r w:rsidRPr="00FE0827">
              <w:rPr>
                <w:rFonts w:cs="Times New Roman"/>
                <w:szCs w:val="28"/>
                <w:lang w:val="en-US"/>
              </w:rPr>
              <w:t>Y</w:t>
            </w:r>
          </w:p>
        </w:tc>
      </w:tr>
      <w:tr w:rsidR="009312ED" w:rsidRPr="00FE0827" w:rsidTr="00232210">
        <w:trPr>
          <w:tblHeader/>
        </w:trPr>
        <w:tc>
          <w:tcPr>
            <w:tcW w:w="1492" w:type="pct"/>
            <w:shd w:val="clear" w:color="auto" w:fill="auto"/>
          </w:tcPr>
          <w:p w:rsidR="009312ED" w:rsidRPr="00FE0827" w:rsidRDefault="009312ED" w:rsidP="005A1338">
            <w:pPr>
              <w:suppressAutoHyphens/>
              <w:spacing w:line="235" w:lineRule="auto"/>
              <w:ind w:firstLine="34"/>
              <w:jc w:val="center"/>
              <w:rPr>
                <w:rFonts w:cs="Times New Roman"/>
                <w:szCs w:val="28"/>
                <w:lang w:eastAsia="ru-RU"/>
              </w:rPr>
            </w:pPr>
            <w:r w:rsidRPr="00FE0827">
              <w:rPr>
                <w:rFonts w:cs="Times New Roman"/>
                <w:szCs w:val="28"/>
                <w:lang w:eastAsia="ru-RU"/>
              </w:rPr>
              <w:t>1</w:t>
            </w:r>
          </w:p>
        </w:tc>
        <w:tc>
          <w:tcPr>
            <w:tcW w:w="1640" w:type="pct"/>
            <w:shd w:val="clear" w:color="auto" w:fill="auto"/>
          </w:tcPr>
          <w:p w:rsidR="009312ED" w:rsidRPr="00FE0827" w:rsidRDefault="009312ED" w:rsidP="005A1338">
            <w:pPr>
              <w:suppressAutoHyphens/>
              <w:spacing w:line="235" w:lineRule="auto"/>
              <w:ind w:firstLine="34"/>
              <w:jc w:val="center"/>
              <w:rPr>
                <w:rFonts w:cs="Times New Roman"/>
                <w:szCs w:val="28"/>
                <w:lang w:eastAsia="ru-RU"/>
              </w:rPr>
            </w:pPr>
            <w:r w:rsidRPr="00FE0827">
              <w:rPr>
                <w:rFonts w:cs="Times New Roman"/>
                <w:szCs w:val="28"/>
                <w:lang w:eastAsia="ru-RU"/>
              </w:rPr>
              <w:t>2</w:t>
            </w:r>
          </w:p>
        </w:tc>
        <w:tc>
          <w:tcPr>
            <w:tcW w:w="1868" w:type="pct"/>
            <w:shd w:val="clear" w:color="auto" w:fill="auto"/>
          </w:tcPr>
          <w:p w:rsidR="009312ED" w:rsidRPr="00FE0827" w:rsidRDefault="009312ED" w:rsidP="005A1338">
            <w:pPr>
              <w:suppressAutoHyphens/>
              <w:spacing w:line="235" w:lineRule="auto"/>
              <w:ind w:firstLine="34"/>
              <w:jc w:val="center"/>
              <w:rPr>
                <w:rFonts w:cs="Times New Roman"/>
                <w:szCs w:val="28"/>
                <w:lang w:eastAsia="ru-RU"/>
              </w:rPr>
            </w:pPr>
            <w:r w:rsidRPr="00FE0827">
              <w:rPr>
                <w:rFonts w:cs="Times New Roman"/>
                <w:szCs w:val="28"/>
                <w:lang w:eastAsia="ru-RU"/>
              </w:rPr>
              <w:t>3</w:t>
            </w:r>
          </w:p>
        </w:tc>
      </w:tr>
      <w:tr w:rsidR="009312ED" w:rsidRPr="00FE0827" w:rsidTr="00232210">
        <w:tc>
          <w:tcPr>
            <w:tcW w:w="5000" w:type="pct"/>
            <w:gridSpan w:val="3"/>
            <w:shd w:val="clear" w:color="auto" w:fill="auto"/>
            <w:vAlign w:val="center"/>
          </w:tcPr>
          <w:p w:rsidR="009312ED" w:rsidRPr="008211C8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3C243B">
              <w:rPr>
                <w:rFonts w:cs="Times New Roman"/>
              </w:rPr>
              <w:t>Границ</w:t>
            </w:r>
            <w:r>
              <w:rPr>
                <w:rFonts w:cs="Times New Roman"/>
              </w:rPr>
              <w:t>ы охранной зоны – ОЗ (2)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384774.71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2170758.50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384724.13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2170744.58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384581.67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2170708.91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384398.44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2170628.29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384415.22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2170574.46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384441.69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2170492.67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384435.59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2170488.80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384409.43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2170570.83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384375.10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2170549.25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384404.65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2170462.07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384392.95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2170454.63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384363.79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2170539.58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384349.56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2170534.56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384328.31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2170527.06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384315.48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2170522.53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384333.68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2170468.38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384318.10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2170465.13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384301.17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2170517.89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384292.15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2170514.99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384300.39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2170485.85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384285.56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2170480.90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384282.23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2170490.88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384276.36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2170487.19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384288.84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2170457.22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384274.59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2170450.38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384262.82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2170478.68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384257.69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2170475.45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384263.75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2170460.85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384244.60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2170447.89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384282.07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2170360.53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384267.17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2170354.81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384226.28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2170449.65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384190.68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2170443.18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384171.30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2170439.66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384178.57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2170412.28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384164.09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2170407.54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384167.56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2170394.53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384159.48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2170392.36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384115.58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2170381.06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384110.05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2170379.67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384115.42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2170362.29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384094.67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2170357.06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384068.41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2170350.93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384076.21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2170324.81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384111.91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2170258.38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384351.93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2170311.20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384391.17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2170318.32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384417.72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2170320.36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384427.80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2170325.68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384436.22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2170329.25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384462.55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2170339.38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384473.05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2170307.67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384481.05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2170285.02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384456.67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2170276.05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384466.81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2170224.58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384472.33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2170198.40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384476.92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2170180.99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384481.26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2170156.89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384486.41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2170157.73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384488.07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2170147.58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384509.70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2170151.86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384532.36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2170156.13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384539.49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2170122.30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384540.39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2170116.25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384541.15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2170109.92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384543.22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2170090.48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384612.89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2170117.67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384603.29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2170169.89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384621.14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2170173.61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384646.44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2170178.66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384686.07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2170186.70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384713.82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2170192.05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384749.10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2170199.44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384758.12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2170169.24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384735.62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2170162.44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384738.94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2170148.08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384743.54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2170128.17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384764.62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2170132.96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384778.89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2170094.17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384785.29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2170076.77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384792.70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2170078.98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384796.82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2170065.26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384801.90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2170043.63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384787.59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2170039.50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384793.53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2170018.90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384796.06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2170007.42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384820.42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2170016.47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384872.73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2170026.77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384880.85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2170004.62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384890.45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2169983.26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384892.97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2169964.53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384891.44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2169957.01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384889.59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2169947.93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384886.20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2169931.48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384888.92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2169916.26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384883.75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2169915.32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384886.94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2169897.60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384894.22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2169898.89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384897.79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2169878.92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384891.41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2169877.78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384893.51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2169854.48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384914.67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2169856.32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384914.91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2169852.49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384916.67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2169826.88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384914.73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2169826.70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384916.73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2169799.02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384927.99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2169800.17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384930.29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2169777.63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384919.16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2169766.44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384919.77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2169760.47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384923.36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2169725.57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384909.22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2169724.12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384910.17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2169714.84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384991.21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2169716.52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385000.17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2169848.08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385005.28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2170006.49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385010.39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2170143.74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385006.01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2170191.92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385002.36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2170226.96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384989.95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2170273.68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384960.65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2170355.84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384884.02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2170531.78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384774.71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2170758.50</w:t>
            </w:r>
          </w:p>
        </w:tc>
      </w:tr>
      <w:tr w:rsidR="009312ED" w:rsidRPr="00FE0827" w:rsidTr="00232210">
        <w:tc>
          <w:tcPr>
            <w:tcW w:w="5000" w:type="pct"/>
            <w:gridSpan w:val="3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Контур внутренний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384846.75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2170592.12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384775.95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2170729.67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384745.94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2170720.32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384734.45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2170657.4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384711.99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2170556.72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384754.67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2170551.09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384846.75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2170592.12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384846.75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2170592.12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384775.95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2170729.67</w:t>
            </w:r>
          </w:p>
        </w:tc>
      </w:tr>
      <w:tr w:rsidR="009312ED" w:rsidRPr="00FE0827" w:rsidTr="00232210">
        <w:tc>
          <w:tcPr>
            <w:tcW w:w="5000" w:type="pct"/>
            <w:gridSpan w:val="3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50596C">
              <w:rPr>
                <w:rFonts w:cs="Times New Roman"/>
              </w:rPr>
              <w:t>Границ</w:t>
            </w:r>
            <w:r>
              <w:rPr>
                <w:rFonts w:cs="Times New Roman"/>
              </w:rPr>
              <w:t>ы охранной зоны – ОЗ (3)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386400.03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2166836.91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386400.07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2166841.53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386399.55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2166845.08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386398.34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2166849.28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386396.49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2166853.53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386391.72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2166863.10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386386.95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2166872.79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386380.62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2166885.36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386375.07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2166895.23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386372.53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2166901.12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386370.47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2166905.96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386368.47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2166911.53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386367.21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2166915.78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386364.18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2166927.92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386361.88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2166936.28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386359.61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2166942.81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386356.44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2166950.38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386350.77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2166960.45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386344.74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2166971.37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386339.39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2166981.51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386336.70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2166988.27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386332.25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2166999.65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386328.87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2167007.01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386325.68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2167013.05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386323.18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2167017.90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386320.00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2167023.18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386317.68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2167027.78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386314.94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2167032.87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386312.39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2167038.91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386309.88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2167044.79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386308.28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2167048.80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386306.25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2167055.65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386303.90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2167064.35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386300.56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2167076.90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386297.89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2167085.07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386295.70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2167091.55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386293.32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2167097.64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386290.56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2167103.76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386287.71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2167109.44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386283.66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2167115.60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386281.23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2167119.37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386279.12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2167122.30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386277.07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2167125.49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386273.01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2167131.54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386270.76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2167135.47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386268.26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2167140.57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386266.10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2167144.56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386264.07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2167148.48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386261.32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2167154.20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386258.16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2167159.44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386256.33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2167161.93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386254.00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2167164.93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386251.49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2167167.76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386247.43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2167171.50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386240.29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2167176.71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386235.52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2167179.13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386231.10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2167180.94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386226.05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2167182.17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386218.62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2167182.71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386212.51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2167182.42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386205.94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2167181.83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386189.06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2167180.94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386175.57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2167180.06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386166.15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2167179.35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386159.33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2167178.74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386151.00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2167177.78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386143.39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2167176.53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386134.20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2167174.29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386127.18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2167172.49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386120.42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2167170.21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386117.36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2167169.12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386113.77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2167167.76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386105.25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2167164.40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386102.54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2167163.16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386091.03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2167158.00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386086.55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2167156.18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386081.00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2167153.32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386077.68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2167152.00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386074.30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2167150.93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386070.72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2167150.03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386066.60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2167148.69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386059.83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2167146.55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386048.24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2167142.76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386045.28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2167141.68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386042.40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2167140.75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386036.67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2167137.99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386032.29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2167136.31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386027.38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2167134.40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386024.30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2167133.58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386018.91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2167131.99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386009.69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2167129.79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386001.29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2167126.54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385988.49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2167127.33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385969.51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2167128.22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385965.30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2167128.34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385960.33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2167128.31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385953.38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2167128.81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385949.83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2167128.94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385947.03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2167128.76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385943.38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2167128.42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385939.14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2167127.42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385934.82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2167126.54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385931.18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2167125.73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385927.51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2167125.02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385923.37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2167124.33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385917.87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2167124.29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385915.28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2167124.33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385913.20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2167124.54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385911.42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2167124.94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385907.91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2167125.83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385904.39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2167127.04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385899.69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2167128.58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385894.79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2167130.22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385889.58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2167132.11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385885.23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2167133.86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385882.55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2167134.72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385878.98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2167135.90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385875.07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2167137.46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385871.30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2167139.11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385866.74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2167141.27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385863.86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2167142.43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385860.51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2167143.92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385857.70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2167145.18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385854.43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2167146.39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385849.23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2167148.52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385841.63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2167151.27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385834.19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2167154.23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385830.23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2167155.89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385827.91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2167157.16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385824.07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2167159.23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385819.94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2167161.87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385816.86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2167163.90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385814.54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2167165.01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385812.30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2167165.77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385809.99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2167166.30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385808.16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2167166.33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385805.97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2167166.05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385803.15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2167164.76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385801.28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2167163.05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385800.04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2167161.28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385798.43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2167158.93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385793.06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2167149.07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385791.50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2167145.43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385789.00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2167133.86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385790.47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2167122.67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385792.88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2167109.08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385794.69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2167092.75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385797.06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2167076.06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385797.62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2167068.54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385799.17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2167060.08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385801.04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2167051.92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385803.86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2167043.58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385807.16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2167032.07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385810.73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2167015.45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385811.83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2167006.00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385812.67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2167001.01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385813.62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2166997.76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385815.44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2166990.56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385816.47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2166984.96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385817.44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2166978.94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385817.76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2166973.71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385818.05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2166968.86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385819.23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2166963.77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385821.30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2166957.00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385824.43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2166950.91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385829.25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2166942.04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385834.44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2166928.26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385837.06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2166918.78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385839.46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2166907.21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385841.75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2166896.02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385848.75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2166897.02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385867.11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2166901.82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385891.89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2166908.96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385915.41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2166915.82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385917.91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2166902.56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385919.99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2166893.13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385932.99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2166869.47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385936.62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2166861.49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385946.19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2166843.40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385948.92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2166836.41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385951.16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2166827.16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385952.34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2166819.44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385953.96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2166811.95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385954.86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2166806.65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385954.64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2166800.90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385954.56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2166798.13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385953.61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2166794.89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385951.80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2166791.37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385949.77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2166789.09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385945.38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2166784.80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385939.77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2166780.48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385931.66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2166775.99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385926.35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2166771.36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385921.55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2166766.30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385918.34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2166761.86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385914.62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2166755.05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385909.33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2166745.51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385905.94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2166741.13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385899.91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2166734.96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385889.38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2166724.63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385885.28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2166721.71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385880.30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2166718.57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385874.37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2166715.06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385868.50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2166712.75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385847.29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2166704.20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385857.93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2166676.36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385862.79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2166663.78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385868.56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2166649.46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385872.17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2166643.93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385877.26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2166637.41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385881.29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2166631.25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385885.04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2166623.52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385887.45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2166617.28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214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385889.26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2166609.19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385888.29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2166598.37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385887.39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2166584.30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385890.63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2166570.07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385911.14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2166585.66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385937.13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2166595.58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385948.13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2166602.62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385953.92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2166606.47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385964.74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2166612.15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385987.11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2166624.69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386000.52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2166629.80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386011.25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2166633.75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386027.19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2166640.02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386034.28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2166642.61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386048.26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2166648.70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386078.39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2166661.51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386099.14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2166671.40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386124.66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2166682.32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386135.24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2166687.04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386148.36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2166692.29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386172.77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2166702.91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386183.38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2166708.23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386185.98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2166709.14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386189.49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2166710.87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386194.36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2166711.71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386199.17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2166712.90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386207.36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2166714.07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386213.00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2166716.01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386226.90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2166719.04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386236.28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2166720.73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386250.99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2166723.92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386259.61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2166725.40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386269.26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2166728.56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386273.95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2166729.28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386280.28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2166731.62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386287.49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2166735.28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386290.75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2166737.05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252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386293.55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2166738.10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386298.58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2166739.60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386302.53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2166741.08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386306.36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2166744.06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386309.70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2166747.13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386316.39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2166753.84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386323.89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2166759.91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386329.66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2166763.86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386340.88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2166770.00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386356.34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2166776.30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386363.01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2166780.19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386366.69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2166782.55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386371.37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2166786.09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386374.98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2166788.80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386378.77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2166791.85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386381.26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2166795.58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386383.13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2166799.03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386386.42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2166805.86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386389.53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2166811.83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386392.79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2166818.47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386394.54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2166821.07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386396.15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2166823.81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386397.73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2166827.40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386399.24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2166831.88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386400.03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2166836.91</w:t>
            </w:r>
          </w:p>
        </w:tc>
      </w:tr>
      <w:tr w:rsidR="009312ED" w:rsidRPr="00FE0827" w:rsidTr="00232210">
        <w:tc>
          <w:tcPr>
            <w:tcW w:w="5000" w:type="pct"/>
            <w:gridSpan w:val="3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Контур внутренний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386022.00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2166977.12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386010.37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2167010.00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385927.27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2166979.62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385938.72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2166938.52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386022.00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2166977.12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386022.00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2166977.12</w:t>
            </w:r>
          </w:p>
        </w:tc>
      </w:tr>
      <w:tr w:rsidR="009312ED" w:rsidRPr="00FE0827" w:rsidTr="00232210">
        <w:tc>
          <w:tcPr>
            <w:tcW w:w="5000" w:type="pct"/>
            <w:gridSpan w:val="3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Контур внутренний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120" w:after="12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386091.40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120" w:after="12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2167008.30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120" w:after="12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386026.98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120" w:after="12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2166976.26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120" w:after="12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386039.34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120" w:after="12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2166951.41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120" w:after="12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386044.37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120" w:after="12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2166934.39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284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120" w:after="12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386085.10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120" w:after="12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2166937.54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120" w:after="12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386106.95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120" w:after="12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2166934.02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120" w:after="12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386125.83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120" w:after="12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2166949.03</w:t>
            </w:r>
          </w:p>
        </w:tc>
      </w:tr>
      <w:tr w:rsidR="009312ED" w:rsidRPr="00FE0827" w:rsidTr="00232210">
        <w:tc>
          <w:tcPr>
            <w:tcW w:w="5000" w:type="pct"/>
            <w:gridSpan w:val="3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120" w:after="12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EA567E">
              <w:rPr>
                <w:rFonts w:cs="Times New Roman"/>
              </w:rPr>
              <w:t>Границ</w:t>
            </w:r>
            <w:r>
              <w:rPr>
                <w:rFonts w:cs="Times New Roman"/>
              </w:rPr>
              <w:t>ы охранной зоны – ОЗ (4)</w:t>
            </w:r>
          </w:p>
        </w:tc>
      </w:tr>
      <w:tr w:rsidR="00D8357B" w:rsidRPr="00FE0827" w:rsidTr="00232210">
        <w:tc>
          <w:tcPr>
            <w:tcW w:w="5000" w:type="pct"/>
            <w:gridSpan w:val="3"/>
            <w:shd w:val="clear" w:color="auto" w:fill="auto"/>
            <w:vAlign w:val="center"/>
          </w:tcPr>
          <w:p w:rsidR="00D8357B" w:rsidRPr="00EA567E" w:rsidRDefault="00D8357B" w:rsidP="005A1338">
            <w:pPr>
              <w:spacing w:before="120" w:after="12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1 участок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386027.32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2164656.25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386024.94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2164663.52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386021.88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2164668.82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386017.78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2164673.94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386013.17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2164677.07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386006.48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2164679.76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385997.74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2164680.97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385979.84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2164681.21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385953.35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2164678.33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385935.18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2164676.85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385918.49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2164673.65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385907.61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2164672.09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385896.09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2164671.80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385880.16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2164673.85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385866.87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2164676.73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385852.33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2164681.26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385842.01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2164686.14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385835.24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2164690.71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385830.06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2164695.55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385823.94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2164704.54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385819.62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2164716.09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385816.43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2164731.21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385813.75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2164742.58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385809.63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2164751.35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385805.28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2164756.11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385799.88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2164759.96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385795.20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2164761.28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385790.34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2164761.49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385770.91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2164761.44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385741.26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2164762.24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385733.69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2164764.72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385730.23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2164766.60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385725.25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2164771.17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385720.98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2164779.68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385717.39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2164795.34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385715.13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2164817.35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385707.32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2164841.61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385704.01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2164847.43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385698.18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2164852.52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385690.92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2164855.66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385681.75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2164858.30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385669.04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2164859.52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385656.04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2164857.64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385649.13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2164856.87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385645.43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2164858.98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385642.88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2164864.03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385639.99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2164869.84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385634.14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2164875.83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385621.97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2164881.29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385600.26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2164885.33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385546.56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2164899.71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385516.32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2164903.77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385487.55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2164905.63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385455.74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2164905.92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385408.28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2164904.09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385372.50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2164901.15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385343.08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2164897.38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385332.07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2164895.81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385321.38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2164890.49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385312.18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2164882.97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385303.01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2164868.10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385296.18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2164851.57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385288.85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2164831.96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385278.25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2164808.47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385269.23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2164793.39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385260.77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2164781.84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385256.38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2164759.67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385254.93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2164743.90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385255.86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2164729.33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385264.99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2164710.04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385268.95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2164694.63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385270.71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2164672.60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385269.18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2164657.12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385266.18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2164643.98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385259.30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2164630.57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385248.57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2164613.91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385245.78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2164605.28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385246.85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2164596.16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385252.13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2164585.35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385263.76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2164566.61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385281.05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2164544.64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385294.43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2164532.91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385321.20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2164516.62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385346.66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2164508.37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385357.10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2164505.52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385369.19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2164505.49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385395.42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2164508.53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385420.09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2164512.09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385432.72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2164511.93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385439.30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2164508.79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385444.33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2164500.46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385448.96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2164477.05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385452.80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2164413.49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385452.70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2164380.88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385450.97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2164372.38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385447.55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2164365.49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385435.86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2164353.46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385416.24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2164338.19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385396.23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2164322.83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385375.95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2164308.38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385341.51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2164283.96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385300.43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2164255.57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385298.82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2164253.10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385300.08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2164249.77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385305.99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2164250.69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385325.60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2164253.49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385343.61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2164252.77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385353.56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2164250.46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385360.43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2164248.19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385381.39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2164245.13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385425.10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2164238.65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385441.43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2164238.76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385476.24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2164243.17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385513.00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2164248.06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385554.50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2164245.92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385582.99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2164242.76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385598.77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2164240.08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385606.45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2164235.51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385613.73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2164226.41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385621.80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2164211.46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385626.75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2164204.29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385637.48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2164192.54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385644.13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2164188.65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385651.54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2164186.53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385660.41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2164187.31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385669.94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2164191.45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385695.12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2164203.18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385714.60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2164211.25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385794.24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2164243.13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385802.63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2164246.29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385833.63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2164258.47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385860.57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2164267.47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385882.82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2164273.30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385893.29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2164274.79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385900.70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2164275.72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385905.88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2164279.43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385909.74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2164284.28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385913.83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2164295.44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385917.81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2164305.19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385928.28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2164320.87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385942.04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2164338.12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385953.47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2164352.85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385966.32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2164367.17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385974.52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2164375.10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385998.40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2164393.93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386007.29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2164404.93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386012.99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2164416.07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386016.30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2164430.92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386019.62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2164478.10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386023.05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2164494.40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386030.49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2164528.98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386033.13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2164549.00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386034.48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2164568.37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386033.91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2164582.29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386032.10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2164601.23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386028.36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2164649.34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386027.32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2164656.25</w:t>
            </w:r>
          </w:p>
        </w:tc>
      </w:tr>
      <w:tr w:rsidR="009312ED" w:rsidRPr="00FE0827" w:rsidTr="00232210">
        <w:tc>
          <w:tcPr>
            <w:tcW w:w="5000" w:type="pct"/>
            <w:gridSpan w:val="3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Контур внутренний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386023.24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2164513.71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386024.19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2164612.94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385929.52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2164610.65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385931.02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2164548.54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385953.19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2164549.08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385953.82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2164523.22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386023.24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2164513.71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386023.24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2164513.71</w:t>
            </w:r>
          </w:p>
        </w:tc>
      </w:tr>
      <w:tr w:rsidR="009312ED" w:rsidRPr="00FE0827" w:rsidTr="00232210">
        <w:tc>
          <w:tcPr>
            <w:tcW w:w="5000" w:type="pct"/>
            <w:gridSpan w:val="3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3C1120">
              <w:rPr>
                <w:rFonts w:cs="Times New Roman"/>
              </w:rPr>
              <w:t>Границ</w:t>
            </w:r>
            <w:r w:rsidR="0059280C">
              <w:rPr>
                <w:rFonts w:cs="Times New Roman"/>
              </w:rPr>
              <w:t>ы охранной зоны – ОЗ (4</w:t>
            </w:r>
            <w:r>
              <w:rPr>
                <w:rFonts w:cs="Times New Roman"/>
              </w:rPr>
              <w:t>)</w:t>
            </w:r>
          </w:p>
        </w:tc>
      </w:tr>
      <w:tr w:rsidR="0059280C" w:rsidRPr="00FE0827" w:rsidTr="00232210">
        <w:tc>
          <w:tcPr>
            <w:tcW w:w="5000" w:type="pct"/>
            <w:gridSpan w:val="3"/>
            <w:shd w:val="clear" w:color="auto" w:fill="auto"/>
            <w:vAlign w:val="center"/>
          </w:tcPr>
          <w:p w:rsidR="0059280C" w:rsidRPr="003C1120" w:rsidRDefault="0059280C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2 участок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386320.18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2171006.57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386149.49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2170932.32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385758.65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2170934.79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385778.44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2170447.19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386075.28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2170464.51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386171.76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2170528.86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386233.60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2170568.47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386379.54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2170598.17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386320.18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2171006.57</w:t>
            </w:r>
          </w:p>
        </w:tc>
      </w:tr>
      <w:tr w:rsidR="009312ED" w:rsidRPr="00FE0827" w:rsidTr="00232210">
        <w:tc>
          <w:tcPr>
            <w:tcW w:w="5000" w:type="pct"/>
            <w:gridSpan w:val="3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993BD5">
              <w:rPr>
                <w:rFonts w:cs="Times New Roman"/>
              </w:rPr>
              <w:t>Границ</w:t>
            </w:r>
            <w:r>
              <w:rPr>
                <w:rFonts w:cs="Times New Roman"/>
              </w:rPr>
              <w:t>ы</w:t>
            </w:r>
            <w:r w:rsidRPr="00993BD5">
              <w:rPr>
                <w:rFonts w:cs="Times New Roman"/>
              </w:rPr>
              <w:t xml:space="preserve"> зоны регулирования застройки и хоз</w:t>
            </w:r>
            <w:r>
              <w:rPr>
                <w:rFonts w:cs="Times New Roman"/>
              </w:rPr>
              <w:t>яйственной деятельности – ЗРЗ-2 (9)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386927.90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2170697.81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386703.52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2170864.01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386438.62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2170851.55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386382.00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2170857.27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386341.88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2170857.27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386359.56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2170735.59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386584.06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2170768.44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386747.16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2170673.91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386807.40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2170627.17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386929.99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2170640.67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386927.90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2170697.81</w:t>
            </w:r>
          </w:p>
        </w:tc>
      </w:tr>
      <w:tr w:rsidR="009312ED" w:rsidRPr="00FE0827" w:rsidTr="00232210">
        <w:tc>
          <w:tcPr>
            <w:tcW w:w="5000" w:type="pct"/>
            <w:gridSpan w:val="3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8B157B">
              <w:rPr>
                <w:rFonts w:cs="Times New Roman"/>
              </w:rPr>
              <w:t>Границ</w:t>
            </w:r>
            <w:r>
              <w:rPr>
                <w:rFonts w:cs="Times New Roman"/>
              </w:rPr>
              <w:t>ы</w:t>
            </w:r>
            <w:r w:rsidRPr="008B157B">
              <w:rPr>
                <w:rFonts w:cs="Times New Roman"/>
              </w:rPr>
              <w:t xml:space="preserve"> зоны регулирования застройки и хоз</w:t>
            </w:r>
            <w:r>
              <w:rPr>
                <w:rFonts w:cs="Times New Roman"/>
              </w:rPr>
              <w:t>яйственной деятельности – ЗРЗ-2 (10)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386590.66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2170137.82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386586.31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2170149.78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386584.52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2170149.72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386582.20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2170149.62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386579.36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2170149.99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386576.37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2170150.83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386573.88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2170151.99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386571.31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2170153.68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386569.79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2170154.92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386568.09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2170156.21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386566.22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2170157.99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386564.67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2170159.56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386562.69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2170161.56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386560.69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2170163.92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386558.16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2170167.56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386545.94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2170185.00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386538.47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2170195.52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386530.68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2170205.75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386523.57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2170215.24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386515.62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2170225.76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386510.52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2170233.01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386501.38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2170245.41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386489.69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2170261.27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386485.33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2170267.07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386476.50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2170279.21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386468.49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2170290.19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386466.44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2170292.88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386462.22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2170298.26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386459.32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2170301.74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386457.58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2170303.90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386451.49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2170311.02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386445.37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2170317.34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386441.47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2170320.88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386437.10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2170324.52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386435.14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2170326.32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386433.14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2170328.52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386427.82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2170333.32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386422.94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2170338.56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386419.80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2170341.60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386416.86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2170344.61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386412.15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2170349.14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386408.59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2170355.63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386405.97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2170360.29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386404.23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2170364.63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386401.26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2170369.99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386398.05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2170375.72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386393.80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2170382.29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386390.18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2170387.84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386386.26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2170392.93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386381.77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2170398.97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386374.80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2170408.78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386372.36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2170412.18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386370.45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2170415.35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386368.56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2170419.08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386367.23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2170422.35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386366.31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2170425.76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386365.08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2170428.81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386364.07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2170432.36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386363.24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2170435.33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386362.08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2170438.88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386360.85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2170442.93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386359.66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2170446.41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386358.45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2170449.34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386356.39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2170453.41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386354.10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2170457.10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386351.94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2170459.89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386349.42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2170462.69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386347.39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2170464.62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386344.50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2170467.10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386342.61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2170468.78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386339.30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2170470.78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386336.85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2170472.44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386333.19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2170474.55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386330.93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2170476.11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386327.38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2170478.27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386324.67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2170480.19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386323.07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2170482.33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386321.04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2170484.56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386317.61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2170488.40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386315.87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2170490.84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386314.23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2170492.95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386313.03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2170494.38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386309.20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2170499.18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386305.73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2170503.29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386300.71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2170509.98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386291.57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2170523.51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386288.32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2170528.39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386285.10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2170532.99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386279.52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2170540.88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386276.49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2170545.01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386273.53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2170549.13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386269.29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2170555.06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386266.36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2170558.86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386260.74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2170566.61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386256.72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2170571.95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386255.91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2170573.01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386233.60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2170568.47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386171.76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2170528.86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386075.28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2170464.51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386020.74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2170461.33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386020.84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2170457.55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386020.89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2170455.62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386021.02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2170454.43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386021.14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2170453.21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386021.68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2170452.41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386022.42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2170452.01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386023.56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2170451.14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386024.32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2170450.09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386025.11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2170448.05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386026.04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2170446.55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386026.55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2170445.29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386026.71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2170444.02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386026.85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2170441.20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386028.48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2170432.47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386028.39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2170429.15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386028.23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2170425.22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386028.40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2170422.51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386029.22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2170420.11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386029.54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2170418.54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386030.38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2170417.55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386031.67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2170415.87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386033.49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2170414.47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386034.42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2170413.86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386035.71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2170413.34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386036.37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2170412.18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386037.29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2170410.70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386038.13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2170409.12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386038.44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2170407.01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386039.28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2170405.97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386040.50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2170405.13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386042.93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2170403.58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386043.57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2170401.21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386043.91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2170399.26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386044.69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2170397.25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386045.50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2170395.70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386047.36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2170395.18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386049.62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2170394.70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386052.42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2170394.53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386055.75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2170394.53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386058.75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2170393.96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386060.88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2170393.03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386061.39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2170390.87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386061.84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2170389.00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386063.19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2170385.29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386064.41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2170383.41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386066.38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2170381.25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386068.22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2170379.51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386074.37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2170375.72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386080.74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2170367.22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386081.85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2170367.17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386083.40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2170367.36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386085.33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2170367.63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386088.22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2170367.38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386090.07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2170366.99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386091.64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2170366.70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386094.70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2170366.20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386096.08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2170365.83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386099.54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2170365.35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386102.56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2170365.22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386104.17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2170365.11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386106.20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2170365.31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386107.91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2170365.50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386109.89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2170366.43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386111.61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2170366.04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386112.50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2170364.99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386112.98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2170363.47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386112.08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2170360.90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386111.58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2170359.86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386110.87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2170358.97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386109.78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2170357.63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386109.58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2170356.70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386109.74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2170355.94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386109.97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2170354.99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386109.58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2170354.06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386107.94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2170352.57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386107.55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2170351.06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386107.79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2170349.85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386109.02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2170348.30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386111.21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2170346.65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386112.58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2170346.05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386113.81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2170345.21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386115.30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2170344.42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386116.43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2170343.53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386117.36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2170341.37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386117.43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2170339.62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386117.33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2170338.53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386116.56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2170337.60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386116.55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2170336.73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386117.43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2170336.21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386121.18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2170335.93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386122.68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2170335.61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386124.84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2170335.01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386126.40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2170334.01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386127.85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2170332.53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386128.35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2170330.82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386128.30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2170329.32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386128.98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2170327.31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386130.11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2170325.36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386131.44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2170324.96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386133.07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2170324.64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386134.99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2170324.20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386136.69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2170323.80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386137.87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2170323.80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386139.63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2170323.59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386141.07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2170323.52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386142.93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2170323.83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386144.25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2170324.16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386145.12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2170324.28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386146.35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2170324.41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386147.49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2170323.64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211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386148.13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2170322.87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386149.04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2170322.43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386149.94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2170322.48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386151.36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2170322.51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386153.05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2170322.99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386154.00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2170323.28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386155.79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2170323.72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386156.89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2170323.75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386157.80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2170323.41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386158.75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2170322.91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386159.56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2170322.20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386159.88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2170321.41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386160.12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2170319.82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386160.56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2170318.20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386161.20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2170317.00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386162.52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2170316.59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386163.69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2170316.39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386164.59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2170316.45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386165.46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2170316.45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386166.24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2170316.45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386166.75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2170316.27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386167.16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2170315.79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386167.29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2170314.63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386167.20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2170313.11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386167.02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2170311.43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386166.81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2170309.95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386167.13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2170308.67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386167.60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2170307.62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386168.20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2170306.95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386169.08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2170306.06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386169.74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2170305.14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386170.29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2170304.66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386171.32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2170304.30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386172.39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2170303.63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386173.11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2170302.82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386173.77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2170301.66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386174.12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2170299.13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248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386173.91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2170296.77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386173.45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2170295.15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386173.06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2170293.88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386172.23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2170291.67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386171.36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2170290.01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386170.37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2170288.33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386170.04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2170287.05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386170.16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2170284.76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386170.64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2170282.04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386171.16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2170279.96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386171.56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2170277.35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386171.32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2170275.32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386170.79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2170273.79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386170.23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2170272.08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386169.79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2170270.36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386169.68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2170268.48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386169.56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2170266.91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386169.61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2170264.72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386169.92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2170262.59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386169.74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2170260.37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386169.79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2170258.39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386169.69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2170256.87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386169.94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2170255.43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386170.27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2170254.10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386170.50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2170252.63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386170.40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2170251.09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386169.72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2170250.11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386168.69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2170248.82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386168.16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2170247.14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386168.01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2170244.79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386167.56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2170243.06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386167.08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2170241.41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386166.36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2170239.77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386166.39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2170237.73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386166.63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2170235.70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386167.50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2170233.77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386167.79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2170230.08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285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386167.04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2170225.97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386165.79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2170222.09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386165.13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2170220.33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386164.73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2170218.03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386164.84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2170215.45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386165.52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2170212.67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386166.63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2170210.15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386167.68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2170207.46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386168.47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2170205.17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386169.24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2170202.53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386169.24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2170198.95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386168.56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2170196.70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386167.17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2170193.18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386165.97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2170190.18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386164.73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2170186.18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386163.52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2170181.97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386162.37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2170178.81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386160.88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2170174.61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386160.30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2170169.45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386159.25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2170165.54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386159.89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2170161.35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386160.92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2170157.08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386162.24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2170153.26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386163.86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2170149.59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386164.73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2170145.43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386165.08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2170139.18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386165.86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2170134.34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386166.92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2170130.32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386167.92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2170127.48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386170.19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2170123.13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386172.61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2170119.64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386173.54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2170118.29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386176.25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2170114.84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386178.12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2170113.11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386179.92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2170112.20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386181.44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2170111.20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386182.58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2170109.99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322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386182.68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2170108.24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386183.71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2170106.11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386184.53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2170103.67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386184.82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2170101.06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386185.00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2170099.31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386185.11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2170096.81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386185.16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2170094.78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386185.16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2170093.31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386185.16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2170091.74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386185.03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2170089.58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386184.76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2170087.42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386184.56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2170085.78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386184.47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2170084.05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386184.25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2170082.43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386184.00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2170080.60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386184.44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2170079.02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386185.32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2170077.78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386185.87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2170076.22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386185.82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2170074.61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386185.11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2170073.09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386184.98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2170071.61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386185.51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2170069.68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386186.48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2170067.52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386187.44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2170066.34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386188.35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2170065.32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386189.43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2170064.84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386190.54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2170064.65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386191.94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2170064.60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386193.81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2170064.44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386193.81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2170062.88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386193.86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2170061.80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386194.28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2170060.80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386194.97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2170059.88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386195.00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2170058.09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386194.75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2170056.93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386196.33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2170056.63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386200.59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2170056.04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359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386204.96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2170054.75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386211.64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2170052.75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386220.36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2170049.81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386226.68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2170047.47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386229.33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2170046.30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386231.77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2170044.86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386233.54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2170043.43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386235.57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2170041.86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386237.94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2170040.02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386240.38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2170037.74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386242.61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2170035.26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386244.18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2170032.74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386245.73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2170030.13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386248.09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2170026.71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386253.44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2170019.09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386258.82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2170012.16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386262.39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2170008.39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386266.06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2170004.75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386275.67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2169994.31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386280.66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2169988.30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386285.24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2169983.58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386290.97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2169977.81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386294.02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2169974.70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386296.10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2169972.24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386297.48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2169969.77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386298.48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2169966.92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386299.40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2169964.42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386300.32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2169960.08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386301.00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2169956.41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386301.57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2169953.12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386301.70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2169949.39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386301.50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2169944.23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386300.53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2169939.66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386298.15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2169933.82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386296.39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2169929.77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386293.19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2169922.97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386289.23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2169916.70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396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386286.61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2169913.27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386292.19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2169908.60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386296.05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2169907.36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386301.56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2169909.37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386303.67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2169912.37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386304.77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2169915.17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386307.31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2169918.17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386312.18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2169920.74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386314.97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2169923.86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386318.43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2169926.09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386321.86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2169928.37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386323.16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2169929.38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386324.42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2169930.31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386325.76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2169930.67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386329.19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2169931.27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386331.82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2169931.82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386334.49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2169932.54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386335.89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2169933.09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386338.14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2169934.18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386341.17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2169936.02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386343.63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2169937.50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386345.26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2169938.71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386348.04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2169940.75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386351.16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2169942.88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386354.23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2169944.75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386356.05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2169945.59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386356.76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2169945.83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386358.06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2169946.72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386360.66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2169948.67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386362.83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2169949.60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386363.93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2169950.39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386365.27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2169951.47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386366.37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2169952.37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386366.99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2169952.92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386368.37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2169953.51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386369.30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2169954.40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386370.21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2169955.12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433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386371.23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2169955.85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386372.26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2169956.30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386372.94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2169956.56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386373.33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2169956.80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386374.11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2169957.51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386374.93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2169958.21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386375.64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2169958.72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386376.35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2169959.01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386377.22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2169959.12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386377.85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2169959.17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386378.25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2169959.33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386378.55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2169959.64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386378.88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2169960.25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386379.83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2169961.46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386382.35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2169963.56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386384.31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2169965.24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386386.50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2169966.97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386388.24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2169968.21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386389.74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2169969.69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386391.57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2169971.38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386395.62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2169974.22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386398.95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2169977.02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386401.71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2169979.97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386403.87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2169981.34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386405.35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2169981.97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386406.56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2169982.95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386407.67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2169984.22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386408.86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2169985.34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386409.99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2169986.43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386411.65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2169987.79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386413.92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2169989.30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386415.63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2169990.43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386417.43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2169991.57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386419.40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2169992.91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386420.66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2169994.20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386422.49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2169996.07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386424.63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2169997.95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470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386427.76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2170000.80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386454.98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2170023.37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386483.31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2170047.38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386497.89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2170060.59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386547.35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2170102.74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386590.66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2170137.82</w:t>
            </w:r>
          </w:p>
        </w:tc>
      </w:tr>
      <w:tr w:rsidR="009312ED" w:rsidRPr="00FE0827" w:rsidTr="00232210">
        <w:tc>
          <w:tcPr>
            <w:tcW w:w="5000" w:type="pct"/>
            <w:gridSpan w:val="3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327CE1">
              <w:rPr>
                <w:rFonts w:cs="Times New Roman"/>
              </w:rPr>
              <w:t>Границ</w:t>
            </w:r>
            <w:r>
              <w:rPr>
                <w:rFonts w:cs="Times New Roman"/>
              </w:rPr>
              <w:t>ы</w:t>
            </w:r>
            <w:r w:rsidRPr="00327CE1">
              <w:rPr>
                <w:rFonts w:cs="Times New Roman"/>
              </w:rPr>
              <w:t xml:space="preserve"> зоны регулирования застройки и хоз</w:t>
            </w:r>
            <w:r>
              <w:rPr>
                <w:rFonts w:cs="Times New Roman"/>
              </w:rPr>
              <w:t>яйственной деятельности – ЗРЗ-2 (11)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387473.72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2168065.60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387473.88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2168073.42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387466.50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2168076.61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387325.05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2168080.09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386906.79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2168101.34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386897.52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2168079.67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386895.33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2168054.46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386889.57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2168027.94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386880.47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2167999.99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386876.48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2167980.57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386871.78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2167959.29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386870.19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2167953.28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386865.66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2167947.51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386859.62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2167943.10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386850.53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2167935.62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386840.09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2167929.53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386816.44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2167919.82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386790.48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2167909.04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386762.55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2167900.42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386740.79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2167891.08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386717.04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2167883.83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386695.39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2167877.10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386677.90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2167872.66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386668.51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2167870.21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386664.24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2167868.10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386659.79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2167865.12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386655.96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2167862.14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386652.99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2167858.98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386651.30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2167855.52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386650.14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2167851.70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386649.48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2167847.52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386649.47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2167842.92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386650.14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2167836.67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386651.40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2167828.54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386655.24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2167806.25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386659.79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2167778.31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386661.45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2167769.74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386662.79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2167762.70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386664.68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2167755.37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386666.91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2167749.40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386671.29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2167737.48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386674.42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2167730.40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386676.95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2167724.02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386678.02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2167717.86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386677.69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2167710.10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386676.13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2167703.22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386676.09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2167696.46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386677.38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2167689.57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386679.74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2167680.44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386681.43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2167671.14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386683.07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2167660.20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386698.38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2167598.58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386705.93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2167576.92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386710.56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2167570.44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386717.75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2167564.15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386730.45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2167555.96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386736.51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2167550.73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386740.98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2167547.25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386748.36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2167542.85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386762.68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2167541.64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386778.39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2167540.61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386793.92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2167540.74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386804.02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2167540.86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386803.89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2167535.66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386812.93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2167535.97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386825.06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2167536.37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386833.53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2167536.87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386840.72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2167536.97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386853.43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2167536.57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386862.81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2167537.12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386871.42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2167538.92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386879.60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2167542.09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386891.02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2167547.17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386898.68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2167551.97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386906.06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2167556.58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386915.24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2167553.91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386920.13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2167551.05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386925.74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2167545.18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386934.81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2167533.68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386972.46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2167541.05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387009.94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2167549.46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387033.07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2167550.62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387069.72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2167556.80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387087.75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2167563.03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387122.95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2167578.65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387135.78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2167583.88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387147.27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2167585.88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387152.05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2167587.49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387156.58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2167589.49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387161.28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2167593.45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387167.63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2167596.13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387173.83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2167599.09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387187.13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2167600.86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387179.76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2167629.67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387176.01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2167645.54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387171.95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2167666.02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387168.41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2167686.35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387160.71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2167713.42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387166.74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2167721.36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387171.74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2167727.79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387177.57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2167733.96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387182.87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2167739.37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387191.62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2167743.45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387210.97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2167747.35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387225.86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2167756.53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387238.14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2167763.46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387255.76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2167772.27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387308.78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2167803.62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387319.47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2167810.73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387323.07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2167814.06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387325.39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2167819.51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387321.94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2167834.35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387314.77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2167861.64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387310.10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2167877.55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387302.48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2167910.18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387300.92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2167923.01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387299.76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2167933.83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387297.00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2167961.65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387468.68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2168058.81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387473.72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2168065.60</w:t>
            </w:r>
          </w:p>
        </w:tc>
      </w:tr>
      <w:tr w:rsidR="009312ED" w:rsidRPr="00FE0827" w:rsidTr="00232210">
        <w:tc>
          <w:tcPr>
            <w:tcW w:w="5000" w:type="pct"/>
            <w:gridSpan w:val="3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7575F8">
              <w:rPr>
                <w:rFonts w:cs="Times New Roman"/>
              </w:rPr>
              <w:t>Границ</w:t>
            </w:r>
            <w:r>
              <w:rPr>
                <w:rFonts w:cs="Times New Roman"/>
              </w:rPr>
              <w:t>ы</w:t>
            </w:r>
            <w:r w:rsidRPr="007575F8">
              <w:rPr>
                <w:rFonts w:cs="Times New Roman"/>
              </w:rPr>
              <w:t xml:space="preserve"> зоны регулирования застройки и хоз</w:t>
            </w:r>
            <w:r>
              <w:rPr>
                <w:rFonts w:cs="Times New Roman"/>
              </w:rPr>
              <w:t>яйственной деятельности – ЗРЗ-2 (12)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387235.21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2176280.57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387139.12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2176359.67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387180.64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2176397.19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387209.44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2176479.72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387111.27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2176605.32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387012.02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2176601.79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386964.41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2176613.26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386940.71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2176606.89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386891.37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2176571.29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386875.22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2176555.95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386852.70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2176530.15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386835.46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2176499.66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386827.09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2176471.22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386821.82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2176417.47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386808.01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2176364.96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386775.62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2176288.79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386747.85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2176217.69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386720.46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2176219.90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386710.34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2176167.10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386702.47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2176145.25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386690.90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2176113.12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386687.16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2176102.73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386670.43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2176063.07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386642.39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2175996.59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386601.67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2175926.60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386569.97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2175885.83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386512.82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2175818.40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386503.61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2175804.38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386479.81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2175779.91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386343.29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2175648.19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386325.12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2175625.02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386317.46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2175612.83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386269.37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2175531.92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386258.45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2175538.41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386183.78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2175596.73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386143.23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2175562.69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386126.36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2175537.53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386114.35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2175514.67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386090.72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2175491.82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386089.95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2175460.05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386072.13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2175441.07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386064.38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2175439.52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386099.16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2175418.56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386079.02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2175383.78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386056.28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2175344.52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386064.73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2175339.66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386116.74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2175309.75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386125.04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2175305.99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386138.64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2175298.73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386111.94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2175248.67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386056.48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2175163.19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386000.11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2175088.62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385961.02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2175038.60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385928.29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2175002.22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385754.26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2174825.50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385521.15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2174591.54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385275.67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2174346.90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385049.79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2174113.80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385007.06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2174070.15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384989.78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2174042.87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384977.96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2174017.40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384965.23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2173980.12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384958.87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2173951.02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384954.58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2173883.78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384984.32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2173875.44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385211.50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2173931.89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385287.44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2173928.54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385344.40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2173921.28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385378.12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2173918.79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385395.96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2173913.70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385627.44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2173884.28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385637.77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2174023.84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385660.22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2174018.87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385682.68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2174013.90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385705.14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2174008.93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385733.84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2174002.58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385758.25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2173997.18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385787.55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2173990.70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385805.86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2173986.65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385833.44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2173988.71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385850.55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2173983.15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385894.13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2173968.20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385902.27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2173963.21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385907.18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2173959.04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385909.24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2173954.53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385908.30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2173947.56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385886.70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2173871.98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385870.06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2173808.65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385871.04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2173787.45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385880.55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2173774.29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385894.21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2173764.10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385908.13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2173757.26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385913.25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2173751.44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385914.12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2173744.96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385910.16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2173729.71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385908.63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2173722.09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385910.01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2173714.74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385918.68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2173677.59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385921.55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2173664.31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385924.24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2173659.06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385933.27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2173653.94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385950.10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2173644.56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385953.19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2173639.29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385954.11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2173633.30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385946.04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2173554.66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385945.12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2173507.83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385944.13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2173471.40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385944.87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2173407.63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385945.19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2173377.52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385943.28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2173366.40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385938.19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2173355.52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385932.24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2173343.31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385925.88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2173334.42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385917.64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2173320.65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385877.18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2173255.27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385804.10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2173116.66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385709.54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2172948.04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385695.31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2172930.51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385688.37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2172927.33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385681.49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2172925.12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385669.95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2172925.78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385649.82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2172933.00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385606.92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2172958.26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385534.51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2172989.96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385415.92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2173041.60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385405.57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2173044.73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385401.47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2173038.30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385410.82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2173023.91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385471.31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2172980.01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385550.06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2172918.46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385605.77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2172881.96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385673.36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2172842.39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385712.22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2172822.34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385717.22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2172813.99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385715.38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2172806.42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385686.18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2172748.77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385673.63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2172717.87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385669.04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2172704.09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385695.50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2172715.95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385783.62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2172732.21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385828.62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2172713.71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385860.84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2172698.77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385888.80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2172686.17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385920.74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2172672.37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385966.48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2172651.75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385975.89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2172647.91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385997.36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2172643.32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386015.31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2172642.32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386037.64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2172646.09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386051.69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2172657.27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386058.09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2172667.51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386076.70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2172741.81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386096.87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2172829.47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386110.94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2172886.72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386123.19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2172944.49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386140.65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2173013.33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386238.97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2173463.68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386269.29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2173590.61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386290.94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2173711.31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386320.30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2173824.90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386339.86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2173913.13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386344.39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2173932.79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386465.40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2174638.56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386473.32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2174660.67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386490.94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2174741.10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386516.36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2174841.84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386603.16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2175080.92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386694.92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2175263.31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386703.09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2175280.34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386914.42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2175657.99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386926.32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2175652.01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386985.67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2175780.23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387047.80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2175908.50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387162.88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2176135.87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387220.50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2176244.72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387235.21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2176280.57</w:t>
            </w:r>
          </w:p>
        </w:tc>
      </w:tr>
      <w:tr w:rsidR="009312ED" w:rsidRPr="00FE0827" w:rsidTr="00232210">
        <w:tc>
          <w:tcPr>
            <w:tcW w:w="5000" w:type="pct"/>
            <w:gridSpan w:val="3"/>
            <w:shd w:val="clear" w:color="auto" w:fill="auto"/>
          </w:tcPr>
          <w:p w:rsidR="009312ED" w:rsidRPr="00A5182A" w:rsidRDefault="009312ED" w:rsidP="005A1338">
            <w:pPr>
              <w:pStyle w:val="Defaul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Контур внутренний 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386405.01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2175405.24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386393.83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2175415.43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386396.45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2175418.21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386371.68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2175441.51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386354.15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2175448.38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386336.97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2175451.43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386349.53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2175402.26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386362.56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2175390.43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386401.18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2175398.93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386405.01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2175405.24</w:t>
            </w:r>
          </w:p>
        </w:tc>
      </w:tr>
      <w:tr w:rsidR="009312ED" w:rsidRPr="00FE0827" w:rsidTr="00232210">
        <w:tc>
          <w:tcPr>
            <w:tcW w:w="5000" w:type="pct"/>
            <w:gridSpan w:val="3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>
              <w:rPr>
                <w:szCs w:val="28"/>
              </w:rPr>
              <w:t>Контур внутренний 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386313.84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2175418.34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386325.65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2175449.00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386285.27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2175466.41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386272.90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2175434.97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386313.84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2175418.34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386313.84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2175418.34</w:t>
            </w:r>
          </w:p>
        </w:tc>
      </w:tr>
      <w:tr w:rsidR="009312ED" w:rsidRPr="00FE0827" w:rsidTr="00232210">
        <w:tc>
          <w:tcPr>
            <w:tcW w:w="5000" w:type="pct"/>
            <w:gridSpan w:val="3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335A7D">
              <w:rPr>
                <w:rFonts w:cs="Times New Roman"/>
              </w:rPr>
              <w:t>Границ</w:t>
            </w:r>
            <w:r>
              <w:rPr>
                <w:rFonts w:cs="Times New Roman"/>
              </w:rPr>
              <w:t>ы</w:t>
            </w:r>
            <w:r w:rsidRPr="00335A7D">
              <w:rPr>
                <w:rFonts w:cs="Times New Roman"/>
              </w:rPr>
              <w:t xml:space="preserve"> зоны регулирования застройки и хозяйственной деятельности – ЗРЗ-2(13)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387245.39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2174955.00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387215.01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2174982.04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387199.95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2174986.91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387141.53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2175027.14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387047.44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2175078.34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387011.43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2175098.21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386923.82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2175147.33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386871.56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2175177.17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386831.77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2175193.60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386826.31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2175176.80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386756.56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2175220.08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386639.06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2174973.75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386572.67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2174805.16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386690.66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2174742.39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386697.41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2174735.32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386711.47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2174731.78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386733.70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2174732.92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386752.06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2174739.09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386791.49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2174745.06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386809.90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2174754.36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386836.29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2174783.55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386950.66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2174770.51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386963.37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2174773.66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387023.35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2174788.51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387069.71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2174806.98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387110.97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2174826.62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387134.68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2174827.11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387194.17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2174845.44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387220.47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2174836.32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387227.28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2174836.39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387245.39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2174955.00</w:t>
            </w:r>
          </w:p>
        </w:tc>
      </w:tr>
      <w:tr w:rsidR="009312ED" w:rsidRPr="00FE0827" w:rsidTr="00232210">
        <w:tc>
          <w:tcPr>
            <w:tcW w:w="5000" w:type="pct"/>
            <w:gridSpan w:val="3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6A5310">
              <w:rPr>
                <w:rFonts w:cs="Times New Roman"/>
              </w:rPr>
              <w:t>Границ</w:t>
            </w:r>
            <w:r>
              <w:rPr>
                <w:rFonts w:cs="Times New Roman"/>
              </w:rPr>
              <w:t>ы</w:t>
            </w:r>
            <w:r w:rsidRPr="006A5310">
              <w:rPr>
                <w:rFonts w:cs="Times New Roman"/>
              </w:rPr>
              <w:t xml:space="preserve"> зоны регулирования застройки и хоз</w:t>
            </w:r>
            <w:r>
              <w:rPr>
                <w:rFonts w:cs="Times New Roman"/>
              </w:rPr>
              <w:t>яйственной деятельности – ЗРЗ-2 (14)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387564.69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2174650.78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387431.16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2174769.60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387368.49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2174825.53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387366.77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2174825.50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387309.07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2174757.31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387303.11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2174738.15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387331.37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2174714.82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387360.23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2174689.91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387271.40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2174581.07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387252.96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2174586.96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387170.69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2174572.45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387129.52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2174557.19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387095.43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2174543.62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387082.19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2174538.07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387010.58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2174494.15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387025.03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2174455.26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387032.28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2174436.23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387048.81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2174401.17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387066.42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2174367.30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387081.57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2174341.48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387081.51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2174338.79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387086.66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2174328.35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387139.18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2174232.28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387147.46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2174217.15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387198.06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2174234.76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387244.00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2174250.76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387249.17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2174252.56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387289.83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2174266.71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387294.75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2174268.43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387286.71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2174329.75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387286.37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2174332.36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387561.87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2174635.54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387564.69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2174650.78</w:t>
            </w:r>
          </w:p>
        </w:tc>
      </w:tr>
      <w:tr w:rsidR="009312ED" w:rsidRPr="00FE0827" w:rsidTr="00232210">
        <w:tc>
          <w:tcPr>
            <w:tcW w:w="5000" w:type="pct"/>
            <w:gridSpan w:val="3"/>
            <w:shd w:val="clear" w:color="auto" w:fill="auto"/>
          </w:tcPr>
          <w:p w:rsidR="009312ED" w:rsidRPr="00A5182A" w:rsidRDefault="009312ED" w:rsidP="005A1338">
            <w:pPr>
              <w:pStyle w:val="Default"/>
              <w:jc w:val="center"/>
              <w:rPr>
                <w:sz w:val="28"/>
                <w:szCs w:val="28"/>
              </w:rPr>
            </w:pPr>
            <w:r w:rsidRPr="003A574E">
              <w:rPr>
                <w:sz w:val="28"/>
                <w:szCs w:val="28"/>
              </w:rPr>
              <w:t>Границ</w:t>
            </w:r>
            <w:r>
              <w:rPr>
                <w:sz w:val="28"/>
                <w:szCs w:val="28"/>
              </w:rPr>
              <w:t xml:space="preserve">ы </w:t>
            </w:r>
            <w:r w:rsidRPr="003A574E">
              <w:rPr>
                <w:sz w:val="28"/>
                <w:szCs w:val="28"/>
              </w:rPr>
              <w:t>зоны регулирования застройки и хоз</w:t>
            </w:r>
            <w:r>
              <w:rPr>
                <w:sz w:val="28"/>
                <w:szCs w:val="28"/>
              </w:rPr>
              <w:t>яйственной деятельности – ЗРЗ-2 (15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385963.94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2165924.40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385885.23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2166020.55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385881.19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2166022.87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385877.20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2166024.75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385872.17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2166026.38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385866.58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2166026.31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385860.28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2166024.94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385790.40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2166002.14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385692.45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2165983.15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385694.11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2165969.60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385710.87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2165898.78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385688.76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2165875.43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385686.60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2165832.35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385667.72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2165815.87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385651.09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2165811.58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385565.52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2165785.65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385562.93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2165770.08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385562.43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2165757.35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385563.14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2165743.80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385565.43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2165724.21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385566.39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2165706.71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385566.93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2165696.07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385566.90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2165687.43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385567.83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2165673.70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385568.28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2165665.08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385568.97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2165660.28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385569.78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2165656.03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385571.31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2165650.15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385572.18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2165646.15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385572.93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2165640.97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385572.86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2165634.69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385572.68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2165627.43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385572.68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2165618.73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385573.31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2165609.04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385573.97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2165600.43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385575.92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2165584.54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385588.88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2165563.00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385621.33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2165560.15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385660.82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2165556.00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385705.74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2165549.76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385744.05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2165544.04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385791.58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2165536.98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385880.93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2165520.40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385885.51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2165527.26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385890.18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2165535.81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385892.18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2165540.86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385893.93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2165546.54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385897.80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2165562.00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385901.12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2165574.12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385903.68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2165582.35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385908.03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2165597.35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385908.92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2165605.20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385908.62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2165611.32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385907.14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2165620.68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385905.26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2165632.02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385903.85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2165643.10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385901.40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2165661.88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385898.54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2165683.21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385897.17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2165696.26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385896.54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2165703.91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385896.93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2165716.33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385897.47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2165723.44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385898.25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2165728.53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385899.80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2165736.25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385900.56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2165745.37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385899.80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2165752.95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385898.63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2165759.14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385895.82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2165772.64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385894.24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2165778.99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385893.00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2165786.49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385891.92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2165789.77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385890.45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2165792.17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385887.28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2165795.94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385885.32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2165798.98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385884.19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2165801.93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385883.97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2165803.95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385884.78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2165807.20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385885.46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2165810.11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385886.49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2165815.98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385886.87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2165823.65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385886.55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2165830.01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385885.91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2165836.60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385884.22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2165853.58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385883.54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2165862.99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385883.22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2165872.56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385885.35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2165881.73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385887.06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2165886.37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385889.22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2165890.64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385891.13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2165893.81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385892.55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2165896.69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385962.44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2165900.06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385963.94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2165924.40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385886.87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2165823.65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385886.55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2165830.01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385885.91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2165836.60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385884.22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2165853.58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385883.54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2165862.99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385883.22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2165872.56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385885.35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2165881.73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385887.06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2165886.37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385889.22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2165890.64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385891.13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2165893.81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385892.55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2165896.69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385962.44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2165900.06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385963.94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2165924.40</w:t>
            </w:r>
          </w:p>
        </w:tc>
      </w:tr>
      <w:tr w:rsidR="009312ED" w:rsidRPr="00FE0827" w:rsidTr="00232210">
        <w:tc>
          <w:tcPr>
            <w:tcW w:w="5000" w:type="pct"/>
            <w:gridSpan w:val="3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022F59">
              <w:rPr>
                <w:rFonts w:cs="Times New Roman"/>
              </w:rPr>
              <w:t>Границ</w:t>
            </w:r>
            <w:r>
              <w:rPr>
                <w:rFonts w:cs="Times New Roman"/>
              </w:rPr>
              <w:t>ы</w:t>
            </w:r>
            <w:r w:rsidRPr="00022F59">
              <w:rPr>
                <w:rFonts w:cs="Times New Roman"/>
              </w:rPr>
              <w:t xml:space="preserve"> зоны регулирования застройки и хоз</w:t>
            </w:r>
            <w:r>
              <w:rPr>
                <w:rFonts w:cs="Times New Roman"/>
              </w:rPr>
              <w:t>яйственной деятельности – ЗРЗ-2 (16)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384497.27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2171956.72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384488.33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2171968.68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384481.84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2172000.95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384480.92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2172015.37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384474.87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2172020.96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384454.28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2172028.79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384446.33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2172031.82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384418.11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2172061.06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384385.00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2172073.43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384371.40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2172084.95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384360.61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2172101.25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384355.20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2172112.48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384346.31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2172138.14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384329.58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2172152.67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384308.07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2172153.65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384255.71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2172181.52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384216.39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2172208.35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384213.06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2172210.38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384205.59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2172214.93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384192.36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2172231.77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384185.67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2172238.64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384147.24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2172259.47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384143.01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2172261.76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384133.40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2172264.74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384107.81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2172266.21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384067.62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2172268.52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384055.41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2172269.23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384029.47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2172279.09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384010.96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2172291.34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383979.69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2172319.58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383940.63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2172347.32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383902.99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2172377.76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383766.64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2172395.54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383737.28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2172352.71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383565.98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2172373.18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383509.87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2172432.76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383402.17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2172447.42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383403.14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2172480.12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383381.48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2172489.86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383353.03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2172502.66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383327.14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2172514.30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383299.78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2172526.61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383272.42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2172538.91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383240.99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2172553.05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383213.63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2172565.36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383186.27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2172577.67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383158.91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2172589.97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383131.55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2172602.28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383104.19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2172614.59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383093.29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2172619.49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383137.06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2172668.65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383054.23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2172668.65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383043.81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2172674.15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383025.08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2172684.04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382981.51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2172707.03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382960.24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2172707.88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382976.96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2172653.54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382984.97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2172627.49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382992.98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2172601.45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383000.99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2172575.40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383009.02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2172549.29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383013.06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2172536.15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383015.70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2172531.17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383001.23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2172531.96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382987.16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2172530.08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382966.73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2172530.48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382948.98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2172533.70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382932.42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2172539.16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382918.75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2172543.78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382906.42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2172548.67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382898.25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2172553.15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382895.04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2172558.06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382889.60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2172563.11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382883.54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2172567.40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382880.99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2172569.82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382879.90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2172574.00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382880.06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2172578.65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382878.99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2172584.73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382877.67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2172590.37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382874.07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2172593.53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382869.19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2172596.39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382863.75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2172599.66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382856.73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2172604.26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382849.16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2172608.44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382845.34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2172609.51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382839.78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2172608.83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382832.74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2172606.99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382822.14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2172603.78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382810.32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2172598.50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382797.21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2172594.94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382784.07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2172590.01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382769.50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2172586.45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382757.38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2172582.05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382763.47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2172473.10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382760.38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2172472.22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382690.50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2172452.28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382695.59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2172427.84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382696.84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2172421.83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382681.50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2172417.22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382641.18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2172405.10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382600.84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2172392.97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382571.00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2172384.00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382545.80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2172353.37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382520.61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2172322.75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382507.27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2172306.54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382504.63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2172303.41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382501.27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2172299.52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382472.32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2172266.01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382599.91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2172056.02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382605.74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2172021.35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382615.79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2171961.57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382617.45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2171951.67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382627.59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2171891.33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382643.21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2171686.23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382672.21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2171673.63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382669.64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2171618.46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382667.59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2171599.51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382665.81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2171600.06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382660.45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2171600.61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382652.56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2171599.27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382646.73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2171599.54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382631.34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2171599.35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382623.38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2171598.87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382609.23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2171598.99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382598.86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2171596.42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382590.27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2171592.51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382582.86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2171585.74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382578.72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2171583.37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382575.03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2171583.01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382571.02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2171583.90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382569.07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2171587.74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382566.96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2171591.33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382563.47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2171593.31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382560.92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2171593.60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382557.09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2171592.90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382554.18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2171594.50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382551.94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2171598.22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382549.94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2171604.67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382549.55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2171611.72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382549.26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2171621.91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382551.83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2171635.17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382554.28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2171647.90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382557.09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2171659.47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382559.61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2171669.16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382559.08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2171677.81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382556.42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2171684.90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382551.00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2171689.50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382546.10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2171693.50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382541.04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2171697.21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382536.59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2171702.91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382536.46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2171708.35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382543.34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2171725.44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382544.66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2171731.53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382544.13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2171735.25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382541.23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2171738.33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382535.66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2171738.61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382529.82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2171739.36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382519.23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2171736.86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382511.95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2171736.17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382505.82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2171737.04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382499.87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2171738.18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382494.04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2171741.10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382490.19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2171744.90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382481.31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2171758.23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382478.34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2171762.80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382474.02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2171769.08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382471.50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2171776.56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382470.50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2171782.24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382470.76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2171789.72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382472.67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2171794.38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382475.73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2171797.67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382482.26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2171801.95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382489.88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2171803.50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382495.55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2171804.19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382502.82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2171803.95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382509.20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2171804.98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382515.17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2171809.63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382519.27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2171815.32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382520.59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2171821.43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382519.80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2171828.05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382516.48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2171836.53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382513.84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2171843.58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382509.31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2171851.62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382504.02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2171859.34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382499.77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2171864.79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382497.25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2171869.81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382494.23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2171871.68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382490.38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2171873.40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382487.74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2171874.84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382486.03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2171877.65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382486.71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2171882.52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382486.53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2171886.93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382484.30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2171891.77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382481.08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2171895.12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382477.64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2171896.86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382472.77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2171897.37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382468.36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2171898.81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382465.60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2171903.17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382462.39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2171907.17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382456.58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2171910.39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382442.82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2171913.26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382432.32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2171913.54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203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382425.02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2171916.22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382416.56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2171919.63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382411.08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2171922.79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382408.97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2171927.07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382408.57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2171931.55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382409.76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2171936.72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382412.95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2171941.81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382420.14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2171946.69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382425.44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2171951.46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382432.38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2171956.26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382435.88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2171959.37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382441.73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2171962.48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382447.56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2171964.87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382452.47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2171964.98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382457.50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2171963.03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382463.61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2171960.74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382469.16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2171959.66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382474.47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2171960.34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382479.38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2171962.35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382482.72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2171966.30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382484.82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2171971.23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382487.32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2171976.51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382488.90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2171982.65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382487.61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2171989.42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382482.82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2171995.17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382477.64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2172001.89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382470.39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2172004.74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382464.52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2172005.42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382457.50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2172009.43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382450.47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2172015.34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382445.98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2172022.90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382438.68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2172031.08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382433.52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2172039.35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382429.66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2172047.45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382426.92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2172054.33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382427.87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2172059.81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382429.56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2172066.18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240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382434.59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2172072.66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382439.79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2172081.30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382442.16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2172085.28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382442.55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2172090.16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382440.97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2172094.01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382436.97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2172096.93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382425.87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2172097.89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382396.15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2172094.80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382382.77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2172091.74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382371.45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2172091.56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382358.28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2172095.14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382345.71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2172098.96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382328.22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2172097.80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382316.64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2172095.69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382305.67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2172096.48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382277.43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2172101.37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382269.85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2172102.33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382257.81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2172101.12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382240.32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2172102.17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382235.31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2172101.49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382231.30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2172098.21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382219.92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2172081.98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382215.80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2172075.66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382213.56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2172070.39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382211.76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2172064.19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382209.15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2172047.69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382207.05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2172030.71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382203.59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2172022.78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382198.56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2172016.26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382194.18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2172008.77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382187.04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2171989.90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382182.93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2171982.79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382174.70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2171974.80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382168.93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2171970.47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382157.25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2171962.85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382103.86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2171932.72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382096.14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2171927.11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277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382089.57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2171919.03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382082.10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2171896.78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382073.24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2171869.63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382070.43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2171857.42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382070.72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2171846.09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382059.00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2171845.79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382021.42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2171843.98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381994.54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2171799.60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381786.29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2171686.56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381760.01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2171672.97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381742.49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2171618.74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381751.89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2171588.87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381772.39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2171558.29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381786.26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2171537.60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381800.79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2171515.92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381815.65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2171493.74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381832.88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2171468.04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381861.23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2171425.75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381864.30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2171423.00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381892.94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2171397.39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381905.32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2171394.24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381961.48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2171379.95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382050.90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2171365.80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382097.42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2171358.44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382082.92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2171335.38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382046.72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2171277.81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382116.50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2171218.12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382112.78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2171203.92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382091.22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2171171.20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382061.07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2171124.07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381980.70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2171179.40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381958.56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2171148.92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381921.45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2171099.33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381886.19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2171041.33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381846.82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2170964.19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381830.65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2170941.60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381821.52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2170927.60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314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381813.81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2170913.91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381802.81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2170890.56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381791.30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2170867.68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381784.25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2170852.95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381780.54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2170841.42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381779.35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2170831.61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381783.99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2170820.48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381785.70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2170815.16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381785.12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2170808.07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381779.72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2170792.62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381773.19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2170780.29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381771.60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2170771.56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381771.70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2170760.03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381768.70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2170743.71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381750.50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2170710.07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381735.13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2170685.62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381730.11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2170663.57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381724.09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2170648.20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381714.31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2170634.49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381700.63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2170616.33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381689.00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2170602.55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381667.38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2170577.33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381655.60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2170558.56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381654.91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2170555.12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381657.19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2170552.84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381674.66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2170547.96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381698.55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2170541.43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381725.20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2170535.50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381756.86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2170528.75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381799.31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2170522.57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381822.87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2170520.25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381847.37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2170520.65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381865.95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2170522.67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381885.17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2170526.74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381896.30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2170529.93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381907.45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2170535.26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381922.98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2170545.19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351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381938.43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2170558.01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381952.63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2170572.85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381978.21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2170601.35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382026.48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2170656.24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382095.53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2170735.50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382137.39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2170781.94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382173.80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2170823.33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382192.13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2170846.38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382198.08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2170867.68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382197.98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2170887.74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382196.82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2170901.22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382194.84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2170910.67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382156.86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2170989.73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382153.05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2170992.48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382148.26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2170992.25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382123.73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2170982.04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382110.72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2170979.61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382097.74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2170980.17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382085.26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2170983.09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382067.37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2170991.73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382045.39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2171006.51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382043.65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2171010.15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382044.60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2171013.55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382092.95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2171082.12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382095.44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2171083.33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382098.18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2171082.72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382109.20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2171076.63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382126.89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2171065.71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382129.20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2171065.23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382131.23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2171066.14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382139.45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2171079.44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382141.14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2171082.17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382295.88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2171004.45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382337.04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2171097.61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382222.60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2171261.24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382218.02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2171267.80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382262.03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2171340.10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388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382278.85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2171367.73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382295.83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2171390.23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382312.98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2171371.62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382340.08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2171342.22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382371.84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2171381.48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382376.72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2171387.51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382387.85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2171372.46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382404.96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2171341.99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382409.18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2171331.55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382413.55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2171328.87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382419.79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2171328.26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382424.43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2171313.60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382429.37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2171318.60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382433.56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2171318.31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382435.86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2171321.13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382515.24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2171236.36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382463.10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2171161.57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382527.90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2171109.15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382595.33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2171181.25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382650.30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2171241.03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382670.02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2171248.92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382694.70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2171261.73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382696.61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2171273.86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382699.35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2171280.34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382707.43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2171289.24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382726.19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2171310.57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382727.49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2171315.82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382725.38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2171323.48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382721.26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2171333.74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382719.13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2171347.68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382719.66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2171359.48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382719.00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2171368.77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382716.47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2171377.50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382713.82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2171386.87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382709.22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2171394.74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382701.92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2171404.68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382691.03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2171414.25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425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382684.28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2171421.13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382680.05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2171426.82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382673.82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2171432.43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382669.16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2171438.98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382666.38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2171445.67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382665.03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2171453.32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382664.81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2171461.17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382662.81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2171469.49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382660.32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2171475.73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382655.39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2171483.15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382650.88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2171489.91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382644.79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2171495.62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382640.15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2171501.19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382636.04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2171510.84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382633.65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2171518.17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382633.81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2171524.08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382635.07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2171529.19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382639.70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2171536.97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382644.76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2171542.43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382651.25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2171546.11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382656.55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2171547.46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382660.65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2171547.15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382664.25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2171546.70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382667.25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2171545.19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382671.06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2171542.14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382675.08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2171540.38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382681.46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2171539.63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382689.74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2171541.89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382703.29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2171531.98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382774.85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2171462.90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382838.04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2171495.97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382840.91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2171518.97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383017.73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2171668.76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383023.59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2171673.72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383281.87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2171321.87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383433.30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2171378.62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383062.84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2171883.01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462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383067.05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2171882.93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383094.04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2171882.40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383121.04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2171881.90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383148.86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2171881.37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383149.27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2171921.37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383149.38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2171931.37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383149.79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2171971.37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383150.20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2172011.46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383150.30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2172021.46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383150.70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2172061.45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383151.02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2172093.13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383611.50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2171454.59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383617.08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2171457.11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383622.64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2171459.62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383702.28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2171495.59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383797.56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2171538.62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383826.12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2171551.52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383844.83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2171559.97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383883.40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2171577.39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383899.39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2171584.61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383912.09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2171566.75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383929.72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2171594.25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383949.15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2171624.58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383967.03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2171652.47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383948.00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2171664.19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383984.94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2171778.68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384061.17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2171798.33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384096.55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2171807.45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384128.97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2171815.81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384170.09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2171822.15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384182.69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2171818.32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384222.90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2171806.16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384258.80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2171795.20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384294.72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2171784.29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384329.37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2171773.76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384343.63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2171787.91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384371.77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2171815.82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499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384394.09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2171840.77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384409.15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2171857.61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384414.58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2171863.98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384435.38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2171888.40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384456.19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2171912.84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384476.13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2171936.25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384497.27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2171956.72</w:t>
            </w:r>
          </w:p>
        </w:tc>
      </w:tr>
      <w:tr w:rsidR="009312ED" w:rsidRPr="00FE0827" w:rsidTr="00232210">
        <w:tc>
          <w:tcPr>
            <w:tcW w:w="5000" w:type="pct"/>
            <w:gridSpan w:val="3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9E2769">
              <w:rPr>
                <w:rFonts w:cs="Times New Roman"/>
              </w:rPr>
              <w:t>Границ</w:t>
            </w:r>
            <w:r>
              <w:rPr>
                <w:rFonts w:cs="Times New Roman"/>
              </w:rPr>
              <w:t>ы</w:t>
            </w:r>
            <w:r w:rsidRPr="009E2769">
              <w:rPr>
                <w:rFonts w:cs="Times New Roman"/>
              </w:rPr>
              <w:t xml:space="preserve"> зоны регулирования застройки и хоз</w:t>
            </w:r>
            <w:r>
              <w:rPr>
                <w:rFonts w:cs="Times New Roman"/>
              </w:rPr>
              <w:t>яйственной деятельности – ЗРЗ-2 (17)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380211.09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2171465.28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380026.01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2171378.57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379906.16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2171288.66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379746.92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2171173.89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379669.66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2171105.82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379600.49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2171140.05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379582.63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2171168.34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379519.86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2171110.42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379518.17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2171078.25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379504.59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2171038.21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379511.15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2170983.64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379458.43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2170903.30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379388.42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2170859.19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379321.15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2170914.74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379240.99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2170843.83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379042.58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2170689.63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378893.04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2170549.55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378821.48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2170507.71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378712.95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2170361.56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378634.03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2170275.76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378667.19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2170244.97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378677.77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2170234.08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378686.20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2170229.89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378692.16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2170229.23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378698.06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2170226.27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378706.80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2170217.59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378711.39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2170209.27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378714.87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2170207.27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378718.03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2170207.57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378720.39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2170209.46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378724.91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2170214.70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378731.45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2170219.23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378742.17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2170221.55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378754.65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2170221.16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378766.38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2170216.07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378788.79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2170202.65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378847.66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2170162.82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378872.94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2170143.93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378878.53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2170137.81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378879.40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2170133.61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378876.16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2170128.99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378857.47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2170115.44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378825.83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2170092.90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378814.73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2170086.21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378783.58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2170051.30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378776.66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2170046.29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378740.30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2170034.69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378730.87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2170029.66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378723.86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2170022.56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378711.01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2169998.33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378696.84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2169979.60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378672.24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2169959.45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378674.48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2169945.66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378701.63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2169825.21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378699.89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2169813.65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378675.34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2169796.57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378668.61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2169786.04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378686.16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2169711.29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378684.69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2169696.17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378672.32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2169645.98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378659.56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2169613.45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378589.83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2169497.79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378571.82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2169460.41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378554.71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2169431.92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378548.92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2169419.58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378516.61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2169367.71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378487.13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2169343.73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378448.67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2169320.38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378450.28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2169291.02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378451.67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2169265.69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378477.86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2169267.72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378666.42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2169225.53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378860.80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2169184.38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378949.79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2169191.41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378944.07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2169189.65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378940.22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2169185.16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378936.61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2169175.83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378933.86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2169170.43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378926.30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2169161.39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378891.27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2169136.45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378874.18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2169124.42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378860.20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2169110.21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378843.45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2169089.89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378834.30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2169061.99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378825.52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2169054.82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378823.59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2169038.28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378822.01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2169012.35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378820.19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2169002.76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378817.19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2168995.62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378808.25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2168985.72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378784.05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2168968.77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378667.60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2168881.22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378658.74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2168874.81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378651.52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2168869.67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378621.83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2168823.24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378617.45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2168762.58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378714.45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2168750.99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378719.35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2168755.04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378728.95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2168760.20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378736.25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2168761.88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378743.55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2168761.11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378751.91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2168759.60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378811.15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2168736.82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378825.17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2168733.78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378837.13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2168732.49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378853.65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2168732.82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378867.41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2168736.11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378879.01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2168741.33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378889.56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2168748.99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378897.84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2168757.92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378902.06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2168767.72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378902.73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2168778.64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378901.61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2168798.15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378903.63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2168825.64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378909.22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2168857.23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378917.58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2168886.20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378923.52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2168907.23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378940.14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2168936.37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378960.66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2168965.43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378975.16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2168989.34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378990.41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2169021.45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379000.65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2169033.93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379011.99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2169042.50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379022.82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2169045.73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379037.04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2169045.41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379060.50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2169042.53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379076.97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2169042.57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379102.04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2169048.21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379129.12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2169056.64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379160.06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2169062.99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379186.04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2169066.83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379208.45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2169067.58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379224.54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2169066.35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379233.23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2169064.26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379244.01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2169061.19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379263.11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2169054.43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379281.87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2169043.62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379294.87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2169036.82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379309.06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2169027.48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379330.74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2169012.30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379342.38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2169000.67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379354.29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2168988.33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379367.42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2168974.13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379377.31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2168963.72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379383.08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2168953.79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379387.26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2168943.81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379390.46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2168935.76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379390.30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2168924.60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379387.45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2168913.57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379381.29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2168898.18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379370.82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2168881.82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379358.43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2168865.24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379369.56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2168858.84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379378.70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2168854.91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379387.06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2168854.88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379394.25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2168853.41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379400.06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2168853.03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379411.91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2168856.20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379429.90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2168859.10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379442.04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2168861.31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379455.95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2168862.44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379467.01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2168864.60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379478.36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2168869.88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379488.51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2168876.33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379496.50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2168883.57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379506.87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2168888.31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379514.58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2168893.14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379521.66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2168898.18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379528.82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2168904.02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379535.36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2168909.95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379541.61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2168914.46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379551.44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2168920.87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379559.22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2168924.57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379565.28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2168933.75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379567.80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2168938.32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379562.30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2168958.23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379580.25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2168964.68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379619.74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2168990.11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379644.98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2169010.99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379697.36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2169054.64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379713.31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2169067.92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379758.85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2169101.70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379853.57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2169171.42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379875.01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2169191.28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379890.04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2169211.06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379924.54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2169234.79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379866.12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2169285.78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380144.04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2169525.70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380207.45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2169534.48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380260.29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2169549.51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380280.85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2169563.40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380292.54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2169583.99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380293.64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2169592.30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379968.38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2169863.08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379884.58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2169939.09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379942.70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2169990.28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379946.87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2170015.57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379904.74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2170061.12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380139.44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2170243.20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380232.11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2170309.63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380307.00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2170363.21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380395.69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2170426.48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380406.39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2170457.01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380404.59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2170464.57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380403.74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2170487.71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380408.83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2170550.77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380409.96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2170584.03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380435.00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2170570.24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380462.72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2170640.83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380476.80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2170687.74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380487.47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2170721.48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380384.14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2170728.64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380372.53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2170721.28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214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380366.62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2170720.27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380339.22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2170881.82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380331.70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2170926.14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380252.00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2170911.60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380233.76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2170908.72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380214.60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2170805.37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380261.48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2170802.02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380253.64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2170759.74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380206.76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2170763.09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380205.44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2170755.96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380200.81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2170730.97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380194.65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2170697.73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380145.88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2170707.69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380116.00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2170716.30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380086.38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2170724.84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380057.08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2170733.28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380030.41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2170740.96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379992.58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2170751.86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379965.79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2170704.24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379946.68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2170670.26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379932.25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2170644.62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379910.57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2170642.80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379896.55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2170641.62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379849.25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2170637.64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379831.08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2170636.11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379825.63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2170635.65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379760.03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2170630.14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379712.13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2170615.57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379694.78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2170615.69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379680.07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2170615.30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379666.25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2170614.87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379633.79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2170610.52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379612.05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2170608.52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379576.67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2170609.80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379532.00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2170603.87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379474.48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2170597.56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379405.54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2170575.54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251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379396.86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2170613.98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379406.43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2170645.47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379474.98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2170676.25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379500.84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2170690.99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379493.69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2170701.72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379514.74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2170716.56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379493.43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2170738.42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379483.51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2170751.55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379468.87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2170767.33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379465.63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2170773.27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379465.91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2170778.97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379469.08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2170782.68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379480.39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2170788.54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379485.87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2170794.66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379490.37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2170805.62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379492.75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2170818.06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379498.05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2170827.49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379502.69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2170831.72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379524.05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2170837.04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379558.64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2170854.52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379570.76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2170863.84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379596.44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2170884.01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379611.26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2170895.54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379629.82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2170906.51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379645.45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2170916.43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379659.40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2170922.12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379664.24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2170924.80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379677.85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2170938.96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379687.50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2170943.58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379700.74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2170948.51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379708.43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2170947.94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379743.31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2170917.39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379749.70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2170916.48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379754.68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2170919.77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379799.10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2170972.16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379885.62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2170902.34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379907.48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2170956.74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288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379818.47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2171030.31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379798.30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2171046.98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379814.77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2171060.92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379837.82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2171080.42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379880.43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2171117.79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379903.68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2171147.69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379936.01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2171183.16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379966.53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2171188.32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379997.64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2171202.88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380019.30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2171212.81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380036.82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2171226.15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380041.62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2171232.75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380044.91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2171240.43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380047.65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2171244.45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380053.00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2171248.00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380061.31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2171252.92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380067.82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2171254.89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380083.23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2171255.43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380095.74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2171258.46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380151.25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2171281.43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380182.83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2171299.17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380206.55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2171313.91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380219.26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2171321.05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380226.45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2171322.34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380235.18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2171324.43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380211.09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2171465.28</w:t>
            </w:r>
          </w:p>
        </w:tc>
      </w:tr>
      <w:tr w:rsidR="009312ED" w:rsidRPr="00FE0827" w:rsidTr="00232210">
        <w:tc>
          <w:tcPr>
            <w:tcW w:w="5000" w:type="pct"/>
            <w:gridSpan w:val="3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6E5021">
              <w:rPr>
                <w:rFonts w:cs="Times New Roman"/>
              </w:rPr>
              <w:t>Границ</w:t>
            </w:r>
            <w:r>
              <w:rPr>
                <w:rFonts w:cs="Times New Roman"/>
              </w:rPr>
              <w:t>ы</w:t>
            </w:r>
            <w:r w:rsidRPr="006E5021">
              <w:rPr>
                <w:rFonts w:cs="Times New Roman"/>
              </w:rPr>
              <w:t xml:space="preserve"> зоны регулирования застройки и хоз</w:t>
            </w:r>
            <w:r>
              <w:rPr>
                <w:rFonts w:cs="Times New Roman"/>
              </w:rPr>
              <w:t>яйственной деятельности – ЗРЗ-2 (18)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379335.92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2168643.99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379293.52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2168653.36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379278.68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2168658.83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379247.73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2168662.99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379221.19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2168666.10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379208.01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2168645.64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379204.53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2168627.87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379117.84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2168623.63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379089.17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2168622.23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379060.95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2168620.85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378981.69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2168616.97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378956.50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2168606.03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378945.61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2168591.00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378942.34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2168537.92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378832.87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2168538.45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378799.87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2168538.61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378782.77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2168502.45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378767.12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2168469.36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378764.35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2168463.50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378752.06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2168459.03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378715.22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2168445.62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378689.38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2168436.22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378677.10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2168434.03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378618.52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2168417.61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378599.36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2168476.63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378536.64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2168498.55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378489.54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2168524.54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378435.46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2168531.00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378413.87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2168490.77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378409.86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2168483.14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378405.42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2168477.89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378402.70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2168470.41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378399.19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2168465.09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378394.13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2168459.50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378391.14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2168449.59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378385.89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2168442.18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378363.81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2168407.68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378350.22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2168378.45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378335.04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2168340.73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378348.26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2168294.76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378336.20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2168268.81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378333.62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2168248.62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378331.37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2168231.05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378328.70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2168210.23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378322.40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2168168.61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378320.36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2168155.17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378303.70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2168107.49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378288.07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2168062.77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378270.86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2168031.73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378265.29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2168021.69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378269.19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2167994.44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378258.62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2167948.83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378224.38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2167897.69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378218.15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2167887.69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378185.19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2167834.77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377960.66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2167979.73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377961.07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2167965.94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378033.04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2167912.89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378054.84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2167814.64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378063.74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2167797.92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378077.31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2167787.53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378129.27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2167766.29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378134.50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2167764.15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378133.33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2167672.13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378183.23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2167672.42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378235.54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2167565.50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378236.53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2167558.79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378233.34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2167524.91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378234.05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2167510.66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378240.21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2167506.92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378356.65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2167495.81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378454.00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2167471.45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378465.71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2167465.95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378467.75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2167457.70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378467.31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2167424.97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378474.17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2167404.05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378485.97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2167368.22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378497.40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2167333.45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378502.95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2167316.57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378536.17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2167289.56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378559.75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2167280.92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378564.99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2167279.00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378702.19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2167258.83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378741.15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2167253.10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378835.86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2167250.29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378858.36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2167247.10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378947.24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2167242.32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378984.93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2167245.16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378989.92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2167245.54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379003.34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2167246.55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379037.20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2167252.02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379055.75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2167255.02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379079.52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2167263.48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379089.64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2167268.44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379135.67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2167290.99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379143.42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2167313.27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379142.33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2167331.72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379137.35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2167383.06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379158.81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2167426.87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379155.74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2167444.42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379159.77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2167476.92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379163.95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2167510.65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379154.65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2167528.12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379159.20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2167544.35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379156.07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2167560.51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379174.92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2167622.19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379189.91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2167677.44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379208.76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2167718.99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379226.76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2167737.84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379252.92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2167761.48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379274.35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2167764.74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379277.36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2167766.34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379279.44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2167772.09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379286.72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2167793.80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379289.41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2167794.52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379319.43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2167802.56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379339.53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2167807.94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379353.13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2167849.96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379354.26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2167853.50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379359.38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2167852.00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379369.24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2167884.09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379386.52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2167903.71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379396.44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2167914.98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379400.60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2167933.90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379401.41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2167955.08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379399.51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2167989.87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379403.38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2168022.72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379413.06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2168085.94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379417.25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2168131.05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379421.80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2168182.35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379424.32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2168210.04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379423.23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2168235.18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379412.85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2168256.77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379397.93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2168274.56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379366.06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2168316.19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379328.55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2168344.17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379280.37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2168395.72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379273.71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2168404.06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379269.51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2168410.19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379266.79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2168416.83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379267.88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2168423.95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379270.88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2168432.20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379281.11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2168459.38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379303.49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2168537.37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379309.22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2168554.95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379318.73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2168576.89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379328.90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2168601.33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379335.92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2168643.99</w:t>
            </w:r>
          </w:p>
        </w:tc>
      </w:tr>
      <w:tr w:rsidR="009312ED" w:rsidRPr="00FE0827" w:rsidTr="00232210">
        <w:tc>
          <w:tcPr>
            <w:tcW w:w="5000" w:type="pct"/>
            <w:gridSpan w:val="3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400FBD">
              <w:rPr>
                <w:rFonts w:cs="Times New Roman"/>
              </w:rPr>
              <w:t>Границ</w:t>
            </w:r>
            <w:r>
              <w:rPr>
                <w:rFonts w:cs="Times New Roman"/>
              </w:rPr>
              <w:t>ы</w:t>
            </w:r>
            <w:r w:rsidRPr="00400FBD">
              <w:rPr>
                <w:rFonts w:cs="Times New Roman"/>
              </w:rPr>
              <w:t xml:space="preserve"> зоны регулирования застройки и хоз</w:t>
            </w:r>
            <w:r>
              <w:rPr>
                <w:rFonts w:cs="Times New Roman"/>
              </w:rPr>
              <w:t>яйственной деятельности – ЗРЗ-2 (19)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378273.91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2167140.32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378244.36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2167142.06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378246.91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2167148.34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378130.21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2167149.76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378125.70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2167166.29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378136.92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2167213.86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378153.64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2167284.70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378160.69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2167364.77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378139.04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2167393.76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378111.79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2167425.46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378090.75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2167423.89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378067.16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2167423.21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378047.92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2167421.52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378028.69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2167420.85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378010.82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2167419.42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378003.10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2167412.48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377999.73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2167402.69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377998.14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2167391.82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377992.91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2167373.09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377987.68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2167367.19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377948.06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2167348.56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377952.57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2167273.63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377954.08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2167239.74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377955.21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2167190.65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377956.31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2167167.52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377931.75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2167175.16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377920.04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2167181.73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377907.10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2167183.11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377875.90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2167167.60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377747.66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2167139.21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377750.17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2167119.80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377741.37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2167111.93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377676.50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2167113.23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377618.50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2167112.93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377601.85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2167112.85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377576.46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2167109.35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377578.46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2167099.35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377582.04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2167081.47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377536.15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2167087.03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377524.77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2167087.53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377524.52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2167051.53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377413.24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2167051.39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377412.88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2167092.39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377344.27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2167095.37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377244.50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2167097.56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377231.98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2167092.46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377219.00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2167077.16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377213.06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2167063.58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377209.27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2167054.91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377208.81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2167037.77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377215.61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2167014.10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377218.58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2167008.89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377200.70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2166995.12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377136.50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2166985.62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377107.76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2166992.57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377096.62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2167017.87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377086.23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2167026.68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377019.83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2167039.89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376992.45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2167042.23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376916.25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2167034.99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376913.01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2167040.92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376911.23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2167049.51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376906.06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2167063.33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376899.18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2167078.30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376889.88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2167097.80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376884.63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2167117.62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376876.72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2167132.11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376865.30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2167140.75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376810.51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2167171.94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376800.45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2167176.58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376695.33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2167134.58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376643.50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2167121.25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376531.98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2167126.52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376538.34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2167091.96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376537.91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2167077.99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376538.79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2167066.45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376513.53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2167041.05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376528.89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2167020.44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376543.46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2166995.34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376547.06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2166979.12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376516.51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2166962.25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376512.68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2166951.53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376348.18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2166837.92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376352.91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2166765.90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376357.90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2166689.98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376368.47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2166532.03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376358.97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2166523.14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376280.85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2166450.04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376223.61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2166396.49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376165.28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2166362.67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376052.34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2166302.72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375962.11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2166255.13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375954.11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2166248.14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375951.98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2166239.79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375963.57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2166219.41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375963.57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2166169.36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375921.86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2166126.25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375923.25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2165988.60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375969.13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2165871.80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375905.17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2165791.16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375876.44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2165705.88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375862.11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2165663.35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376025.94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2165694.50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376161.18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2165620.60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376213.27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2165646.94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376230.54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2165651.98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376259.92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2165660.55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376288.99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2165669.03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376317.76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2165677.42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376346.27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2165685.74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376374.06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2165694.34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376402.48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2165703.20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376430.76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2165712.03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376447.47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2165717.25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376459.14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2165721.00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376487.53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2165730.13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376515.85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2165739.24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376530.95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2165744.10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376544.69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2165748.34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376573.56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2165757.28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376602.61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2165766.30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376611.63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2165769.19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376875.94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2165856.51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376887.60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2165867.13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376974.39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2165946.20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377001.25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2165972.28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377219.16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2166181.20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377242.03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2166205.47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377252.14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2166217.64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377268.53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2166232.85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377387.32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2166342.43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377422.51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2166377.24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377434.51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2166382.02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377694.11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2166386.83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378010.88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2166406.46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378118.88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2166415.24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378142.03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2166419.07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378172.08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2166424.05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378181.39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2166437.02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378182.41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2166445.20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376516.51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2166962.25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376512.68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2166951.53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376348.18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2166837.92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376352.91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2166765.90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376357.90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2166689.98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376368.47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2166532.03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376358.97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2166523.14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376280.85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2166450.04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376223.61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2166396.49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376165.28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2166362.67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376052.34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2166302.72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375962.11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2166255.13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375954.11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2166248.14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375951.98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2166239.79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375963.57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2166219.41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375963.57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2166169.36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375921.86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2166126.25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375923.25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2165988.60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375969.13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2165871.80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375905.17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2165791.16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375876.44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2165705.88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375862.11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2165663.35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376025.94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2165694.50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376161.18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2165620.60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376213.27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2165646.94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376230.54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2165651.98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376259.92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2165660.55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376288.99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2165669.03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376317.76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2165677.42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376346.27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2165685.74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376374.06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2165694.34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376402.48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2165703.20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376430.76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2165712.03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376447.47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2165717.25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376459.14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2165721.00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376487.53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2165730.13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376515.85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2165739.24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376530.95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2165744.10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376544.69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2165748.34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376573.56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2165757.28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376602.61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2165766.30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376611.63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2165769.19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376875.94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2165856.51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376887.60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2165867.13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376974.39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2165946.20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377001.25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2165972.28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377219.16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2166181.20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377242.03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2166205.47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377252.14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2166217.64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377268.53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2166232.85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377387.32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2166342.43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377422.51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2166377.24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377434.51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2166382.02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377694.11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2166386.83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378010.88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2166406.46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378118.88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2166415.24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378142.03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2166419.07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378172.08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2166424.05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378181.39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2166437.02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378182.41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2166445.20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378174.22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2166463.21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378110.27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2166570.59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378094.06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2166607.06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378083.27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2166631.35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378080.03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2166638.66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378072.23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2166656.69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378025.72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2166778.84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378009.08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2166826.18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378001.67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2166850.19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377991.17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2166884.27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377986.11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2166901.45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377981.14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2166918.32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377972.86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2166946.45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378001.18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2166943.60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378003.23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2166936.69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378116.80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2166971.35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378138.56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2166981.66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378186.75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2167029.19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378209.69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2167057.57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378267.61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2167096.31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378273.91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2167140.32</w:t>
            </w:r>
          </w:p>
        </w:tc>
      </w:tr>
      <w:tr w:rsidR="009312ED" w:rsidRPr="00FE0827" w:rsidTr="00232210">
        <w:tc>
          <w:tcPr>
            <w:tcW w:w="5000" w:type="pct"/>
            <w:gridSpan w:val="3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A42AF9">
              <w:rPr>
                <w:rFonts w:cs="Times New Roman"/>
              </w:rPr>
              <w:t>Границ</w:t>
            </w:r>
            <w:r>
              <w:rPr>
                <w:rFonts w:cs="Times New Roman"/>
              </w:rPr>
              <w:t>ы</w:t>
            </w:r>
            <w:r w:rsidRPr="00A42AF9">
              <w:rPr>
                <w:rFonts w:cs="Times New Roman"/>
              </w:rPr>
              <w:t xml:space="preserve"> зоны регулирования застройки и хозяйственной деятельности – </w:t>
            </w:r>
            <w:r>
              <w:rPr>
                <w:rFonts w:cs="Times New Roman"/>
              </w:rPr>
              <w:t>ЗРЗ-2 (20)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384408.74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2163481.40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384407.70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2163481.19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384403.77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2163480.19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384399.92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2163478.83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384395.63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2163477.45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384390.09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2163476.02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384386.13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2163474.39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384381.10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2163472.12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384376.14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2163471.10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384368.95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2163469.62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384363.65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2163468.10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384356.67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2163465.27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384353.76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2163462.58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384350.86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2163462.30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384347.30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2163461.87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384346.43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2163459.82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384343.40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2163456.33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384341.18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2163453.43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384338.01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2163449.13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384334.17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2163444.52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384331.83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2163441.36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384329.18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2163439.41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384325.60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2163437.80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384321.93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2163435.07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384314.90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2163430.31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384308.43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2163425.67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384305.20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2163423.34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384295.41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2163427.27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384281.47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2163431.59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384268.86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2163434.59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384256.32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2163437.64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384246.86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2163438.07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384236.99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2163435.88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384229.09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2163433.08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384222.94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2163431.92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384214.44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2163431.56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384209.97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2163429.92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384202.09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2163426.01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384195.50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2163425.43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384191.20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2163426.04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384183.79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2163428.52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384177.39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2163431.00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384170.91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2163434.34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384172.55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2163439.36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384161.17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2163443.70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384147.58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2163450.98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384140.55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2163445.52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384134.39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2163441.00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384129.67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2163437.43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384125.60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2163434.52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384120.28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2163430.52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384115.62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2163427.33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384109.79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2163423.34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384103.47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2163418.90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384100.31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2163416.67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384095.29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2163413.31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384091.29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2163410.65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384087.74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2163407.85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384082.16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2163404.01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384078.07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2163400.81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384071.69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2163396.25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384067.47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2163392.69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384062.26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2163388.68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384053.32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2163381.96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384047.86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2163378.16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384043.25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2163374.16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384037.13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2163369.34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384031.04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2163365.19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384027.13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2163361.71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384020.05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2163356.15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384014.17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2163351.67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384010.69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2163349.29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384006.29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2163346.05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384003.36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2163343.60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384000.41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2163340.89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383996.24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2163337.33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383993.97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2163335.08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383990.73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2163332.50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383989.20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2163331.23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383987.54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2163329.80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383985.72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2163328.39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383984.12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2163326.91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383980.85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2163324.43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383977.74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2163322.32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383973.99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2163319.75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383970.62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2163317.43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383967.23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2163315.07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383964.32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2163312.67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383959.23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2163308.31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383953.69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2163303.45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383949.29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2163299.47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383944.67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2163295.09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383942.75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2163292.77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383940.52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2163289.36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383939.19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2163286.58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383938.51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2163283.65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383938.51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2163280.33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383939.20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2163276.79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383940.06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2163274.63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383942.48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2163269.28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383943.75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2163265.41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383945.76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2163259.00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383947.18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2163254.25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383952.64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2163237.97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383955.05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2163230.40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383957.28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2163223.20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383959.20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2163217.32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383961.56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2163211.15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383963.52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2163206.14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383966.40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2163200.26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383968.74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2163194.94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383971.81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2163188.29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383975.61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2163180.45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383979.55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2163172.02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383984.08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2163159.87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383987.28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2163151.99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383990.24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2163144.66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383992.16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2163140.53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383993.90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2163136.57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383997.06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2163131.98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384000.59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2163127.23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384004.44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2163123.09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384007.92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2163118.61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384011.73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2163114.31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384014.01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2163110.91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384016.83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2163105.44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384023.87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2163095.15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384028.41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2163089.82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384032.87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2163085.62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384044.38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2163089.42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384049.13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2163090.83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384057.14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2163091.01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384062.49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2163093.99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384066.58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2163096.10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384069.06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2163096.99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384075.54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2163099.47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384079.23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2163100.79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384083.77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2163101.86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384091.49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2163103.54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384099.06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2163105.22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384110.01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2163107.22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384118.61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2163108.99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384122.89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2163109.92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384126.50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2163110.31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384132.15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2163111.52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384139.97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2163112.84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384148.65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2163114.40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384157.03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2163115.56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384167.24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2163117.36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384173.55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2163118.87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384178.19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2163120.09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384179.60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2163116.21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384182.02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2163116.40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384184.11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2163116.45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384186.30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2163115.95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384188.17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2163115.08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384189.67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2163113.71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384191.07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2163112.00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384192.57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2163109.92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384193.88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2163107.31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384195.05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2163104.79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384196.13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2163102.44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384197.52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2163100.19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384199.43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2163098.34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384202.12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2163096.33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384204.35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2163094.83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384206.70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2163093.67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384209.95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2163093.46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384212.98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2163093.54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384216.21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2163094.06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384218.25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2163094.90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384219.88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2163096.06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384221.40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2163097.54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384222.88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2163099.47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384224.05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2163102.74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384224.88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2163106.51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384224.91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2163109.95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384224.85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2163111.84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384224.71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2163113.97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384225.00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2163115.75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384225.55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2163116.92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384226.71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2163118.03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384228.35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2163118.93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384230.06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2163119.35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384233.93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2163120.41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384239.70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2163121.43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384247.99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2163122.41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384251.52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2163122.70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384255.24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2163127.18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384259.45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2163128.13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384263.49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2163129.50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384268.55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2163131.85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384273.66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2163134.05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384278.52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2163136.94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384283.55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2163139.69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384290.01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2163144.34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384296.37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2163148.23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384300.82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2163150.58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384306.78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2163152.78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384311.88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2163154.83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384318.09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2163156.92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384322.22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2163158.92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384327.70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2163161.19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384332.64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2163162.96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384340.47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2163165.35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384346.56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2163167.11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384355.77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2163169.81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384363.50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2163172.31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384369.47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2163174.29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384377.01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2163176.97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384383.39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2163179.13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384387.38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2163180.88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384389.73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2163182.13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384391.73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2163183.81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384395.02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2163186.61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384397.23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2163188.53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384400.11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2163191.01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384403.40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2163193.57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384407.62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2163196.07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384411.45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2163198.97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384416.08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2163202.66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384422.46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2163207.80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384427.08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2163211.78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384430.90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2163215.23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384433.67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2163218.42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384436.15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2163220.92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384438.73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2163223.96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384440.67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2163226.72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229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384442.41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2163229.65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384444.15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2163232.72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384445.89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2163235.72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384448.48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2163239.04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384452.20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2163242.52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384454.23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2163244.47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384455.55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2163245.58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384458.66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2163247.95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384461.55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2163250.54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384466.57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2163254.39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384471.92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2163259.40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384479.28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2163266.46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384482.99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2163269.67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384487.69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2163273.84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384496.32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2163280.48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384506.85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2163288.65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384511.23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2163292.17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384513.50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2163294.69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384515.58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2163298.46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384516.50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2163302.18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384517.06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2163307.02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384516.48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2163311.67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384515.18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2163315.31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384513.00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2163319.48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384511.04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2163322.64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384507.70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2163327.23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384504.59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2163331.63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384501.08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2163336.17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384496.99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2163340.89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384492.45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2163346.33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384488.90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2163350.85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384484.44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2163356.81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384479.51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2163363.54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384475.77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2163368.50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384471.60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2163373.84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384467.99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2163378.48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384464.64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2163382.48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266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384460.61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2163387.57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384455.26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2163394.01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384451.25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2163398.70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384445.69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2163405.78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384442.92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2163409.06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384440.34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2163412.15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384438.39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2163414.62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384435.30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2163417.79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384433.83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2163419.38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384431.72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2163421.11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384429.58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2163423.19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384427.55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2163427.83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384423.39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2163437.40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384420.82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2163443.04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384419.25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2163447.28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384417.74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2163450.76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384416.32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2163454.38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384414.86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2163458.78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384413.70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2163462.18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384412.97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2163464.87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384411.94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2163468.39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384410.60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2163472.94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384409.28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2163478.21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384408.74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2163481.40</w:t>
            </w:r>
          </w:p>
        </w:tc>
      </w:tr>
      <w:tr w:rsidR="009312ED" w:rsidRPr="00FE0827" w:rsidTr="00232210">
        <w:tc>
          <w:tcPr>
            <w:tcW w:w="5000" w:type="pct"/>
            <w:gridSpan w:val="3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E3C3C">
              <w:rPr>
                <w:rFonts w:cs="Times New Roman"/>
              </w:rPr>
              <w:t>Границ</w:t>
            </w:r>
            <w:r>
              <w:rPr>
                <w:rFonts w:cs="Times New Roman"/>
              </w:rPr>
              <w:t>ы</w:t>
            </w:r>
            <w:r w:rsidRPr="002E3C3C">
              <w:rPr>
                <w:rFonts w:cs="Times New Roman"/>
              </w:rPr>
              <w:t xml:space="preserve"> зоны регулирования застройки и хоз</w:t>
            </w:r>
            <w:r>
              <w:rPr>
                <w:rFonts w:cs="Times New Roman"/>
              </w:rPr>
              <w:t>яйственной деятельности – ЗРЗ-2 (21)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383719.37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2163343.85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383694.82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2163362.78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383675.26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2163369.81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383643.47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2163316.21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383510.00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2163342.13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383487.32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2163285.81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383468.78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2163287.46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383433.43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2163308.18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383384.03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2163363.88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383340.71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2163251.04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383331.90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2163210.76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383330.81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2163153.02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383317.16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2163097.29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383372.81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2163085.88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383379.14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2163011.31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383420.51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2162996.02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383488.10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2162980.17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383556.51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2162964.08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383576.97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2162996.07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383600.95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2163042.34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383612.97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2163064.36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383619.30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2163077.01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383631.80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2163103.40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383640.76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2163125.68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383671.49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2163191.98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383695.78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2163242.29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383706.51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2163268.15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383671.49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2163286.53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383719.37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2163343.85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383719.37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2163343.85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383694.82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2163362.78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383675.26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2163369.81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383643.47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2163316.21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383510.00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2163342.13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383487.32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2163285.81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383468.78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2163287.46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383433.43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2163308.18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383384.03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2163363.88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383340.71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2163251.04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383331.90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2163210.76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383330.81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2163153.02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383317.16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2163097.29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383372.81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2163085.88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383379.14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2163011.31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383420.51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2162996.02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383488.10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2162980.17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383556.51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2162964.08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383576.97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2162996.07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383600.95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2163042.34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383612.97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2163064.36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383619.30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2163077.01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383631.80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2163103.40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383640.76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2163125.68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383671.49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2163191.98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383695.78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2163242.29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383706.51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2163268.15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383671.49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2163286.53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383719.37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2163343.85</w:t>
            </w:r>
          </w:p>
        </w:tc>
      </w:tr>
      <w:tr w:rsidR="009312ED" w:rsidRPr="00FE0827" w:rsidTr="00232210">
        <w:tc>
          <w:tcPr>
            <w:tcW w:w="5000" w:type="pct"/>
            <w:gridSpan w:val="3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1C51B0">
              <w:rPr>
                <w:rFonts w:cs="Times New Roman"/>
              </w:rPr>
              <w:t>Границ</w:t>
            </w:r>
            <w:r>
              <w:rPr>
                <w:rFonts w:cs="Times New Roman"/>
              </w:rPr>
              <w:t>ы</w:t>
            </w:r>
            <w:r w:rsidRPr="001C51B0">
              <w:rPr>
                <w:rFonts w:cs="Times New Roman"/>
              </w:rPr>
              <w:t xml:space="preserve"> зоны регулирования застройки и хоз</w:t>
            </w:r>
            <w:r>
              <w:rPr>
                <w:rFonts w:cs="Times New Roman"/>
              </w:rPr>
              <w:t>яйственной деятельности – ЗРЗ-2 (22)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383866.79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2167946.64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383765.53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2167997.71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383770.33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2168066.37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383582.60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2168100.01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383549.51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2168105.74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383480.65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2168119.16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383432.09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2167954.98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383671.37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2167756.74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383680.46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2167744.30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383686.50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2167735.68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383693.37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2167733.22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383712.17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2167761.49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383735.82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2167795.89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383786.02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2167869.07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383806.25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2167884.50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383823.40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2167897.95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383836.00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2167908.22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383862.99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2167931.26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383866.79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2167946.64</w:t>
            </w:r>
          </w:p>
        </w:tc>
      </w:tr>
      <w:tr w:rsidR="009312ED" w:rsidRPr="00FE0827" w:rsidTr="00232210">
        <w:tc>
          <w:tcPr>
            <w:tcW w:w="5000" w:type="pct"/>
            <w:gridSpan w:val="3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6444E5">
              <w:rPr>
                <w:rFonts w:cs="Times New Roman"/>
              </w:rPr>
              <w:t>Границ</w:t>
            </w:r>
            <w:r>
              <w:rPr>
                <w:rFonts w:cs="Times New Roman"/>
              </w:rPr>
              <w:t>ы</w:t>
            </w:r>
            <w:r w:rsidRPr="006444E5">
              <w:rPr>
                <w:rFonts w:cs="Times New Roman"/>
              </w:rPr>
              <w:t xml:space="preserve"> зоны регулирования застройки и хоз</w:t>
            </w:r>
            <w:r>
              <w:rPr>
                <w:rFonts w:cs="Times New Roman"/>
              </w:rPr>
              <w:t>яйственной деятельности – ЗРЗ-2 (23)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382587.98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2167286.53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382589.02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2167293.82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382593.04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2167329.49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382596.86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2167357.12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382596.44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2167386.90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382596.30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2167417.60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382593.41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2167459.63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382593.15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2167483.01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382596.72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2167504.35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382590.90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2167530.17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382585.06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2167540.77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382580.67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2167547.15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382575.93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2167558.38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382563.18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2167582.00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382554.57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2167599.09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382546.88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2167617.62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382541.85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2167634.99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382539.20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2167656.90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382537.75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2167690.53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382536.12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2167704.61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382531.90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2167710.18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382525.20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2167713.11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382494.52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2167712.70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382480.62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2167712.42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382451.44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2167712.27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382402.49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2167709.70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382350.19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2167707.73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382298.08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2167706.77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382250.86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2167702.26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382232.61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2167694.01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382218.41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2167687.89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382201.25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2167674.00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382163.55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2167634.88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382135.18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2167619.75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382134.39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2167613.14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382141.03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2167604.15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382176.70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2167572.35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382180.93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2167569.45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382168.25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2167558.80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382118.40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2167550.34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382057.46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2167549.82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381864.62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2167494.21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381561.14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2167441.44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381534.66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2167410.42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381544.78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2167370.43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381552.32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2167324.82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381567.79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2167231.15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381565.38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2167212.52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382238.57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2167314.38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382247.19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2167315.11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382252.23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2167294.23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382260.45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2167265.32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382270.51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2167232.98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382276.08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2167210.54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382294.94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2167221.48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382311.08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2167227.94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382327.86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2167230.42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382355.82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2167234.66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382355.60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2167243.55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382375.46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2167246.81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382389.75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2167249.12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382403.94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2167251.15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382415.29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2167252.83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382425.62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2167254.49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382430.64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2167254.76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382438.06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2167254.24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382448.14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2167254.88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382475.03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2167257.54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382486.05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2167260.84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382497.70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2167263.88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382525.02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2167264.93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382535.06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2167268.09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382549.38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2167273.00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382571.01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2167274.61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382581.48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2167278.32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382585.50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2167281.73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382587.98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2167286.53</w:t>
            </w:r>
          </w:p>
        </w:tc>
      </w:tr>
      <w:tr w:rsidR="009312ED" w:rsidRPr="00FE0827" w:rsidTr="00232210">
        <w:tc>
          <w:tcPr>
            <w:tcW w:w="5000" w:type="pct"/>
            <w:gridSpan w:val="3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0F5AA9">
              <w:rPr>
                <w:rFonts w:cs="Times New Roman"/>
              </w:rPr>
              <w:t>Границ</w:t>
            </w:r>
            <w:r>
              <w:rPr>
                <w:rFonts w:cs="Times New Roman"/>
              </w:rPr>
              <w:t xml:space="preserve">ы </w:t>
            </w:r>
            <w:r w:rsidRPr="000F5AA9">
              <w:rPr>
                <w:rFonts w:cs="Times New Roman"/>
              </w:rPr>
              <w:t>зоны регулирования застройки и хоз</w:t>
            </w:r>
            <w:r>
              <w:rPr>
                <w:rFonts w:cs="Times New Roman"/>
              </w:rPr>
              <w:t xml:space="preserve">яйственной деятельности – </w:t>
            </w:r>
            <w:r>
              <w:rPr>
                <w:rFonts w:cs="Times New Roman"/>
              </w:rPr>
              <w:lastRenderedPageBreak/>
              <w:t>ЗРЗ-2 (24)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383108.24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2168294.38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383105.94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2168298.27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383102.48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2168302.95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383096.82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2168309.85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383091.15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2168316.78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383086.50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2168320.55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383083.31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2168325.33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383081.56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2168329.08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383080.95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2168332.29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383080.16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2168337.13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383079.76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2168343.90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383075.94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2168365.82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383073.91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2168382.80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383071.88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2168412.99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383073.30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2168429.09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383073.93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2168433.52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383071.77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2168446.94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383067.69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2168488.29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383065.91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2168510.98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383063.88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2168531.04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383063.50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2168535.52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383062.94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2168537.31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383061.27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2168539.29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383059.20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2168540.40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383056.35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2168541.04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383054.30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2168540.88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383051.31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2168540.97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383042.61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2168541.00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382994.37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2168538.59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382922.74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2168537.37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382899.35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2168538.48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382889.01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2168540.77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382874.34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2168542.33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382802.13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2168541.22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382729.44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2168540.88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382682.36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2168543.69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382650.15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2168543.49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382638.78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2168542.36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382633.56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2168540.52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382630.55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2168535.97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382615.23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2168510.21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382612.44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2168509.87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382608.39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2168509.82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382604.91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2168510.98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382601.37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2168512.71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382597.98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2168515.78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382593.96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2168520.15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382590.59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2168524.56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382587.74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2168530.60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382586.76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2168537.08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382587.66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2168543.69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382589.24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2168550.21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382591.14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2168556.73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382592.24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2168563.23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382591.37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2168569.87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382588.90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2168583.16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382585.95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2168596.17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382585.42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2168600.06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382584.19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2168609.42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382584.19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2168616.22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382585.89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2168622.75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382589.37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2168628.39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382594.69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2168632.59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382600.74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2168635.48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382607.07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2168637.12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382613.89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2168637.92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382621.62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2168638.87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382627.13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2168639.64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382633.40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2168641.60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382639.49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2168644.48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382645.57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2168646.94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382651.41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2168650.33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382657.08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2168654.05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382662.64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2168657.94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382667.01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2168662.38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382671.13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2168667.73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382674.87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2168673.22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382678.69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2168678.79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382686.55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2168689.75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382690.33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2168695.29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382693.80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2168701.17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382699.20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2168710.98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382703.40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2168718.94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382706.16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2168725.10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382709.17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2168731.04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382711.50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2168737.36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382713.72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2168743.61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382714.62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2168750.20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382713.66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2168756.85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382711.81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2168763.21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382708.14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2168768.98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382703.12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2168772.94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382697.04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2168775.94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382685.60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2168783.08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382679.59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2168786.02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382668.17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2168792.79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382662.61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2168796.60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382657.11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2168800.45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382651.96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2168804.22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382648.79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2168807.61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382647.29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2168811.57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382624.49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2168824.50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382618.08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2168828.37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382601.88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2168827.30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382573.65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2168827.55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382560.12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2168830.37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382549.91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2168834.71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382521.30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2168850.88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382509.62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2168830.74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382472.25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2168831.51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382450.11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2168832.06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382371.82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2168864.20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382365.99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2168873.16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382365.49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2168881.68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382405.99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2168931.00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382437.70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2168964.48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382469.83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2168998.23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382491.22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2169022.33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382474.56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2169035.98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382449.09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2169052.75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382435.96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2169040.60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382421.91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2169029.17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382388.11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2169011.16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382356.96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2168992.98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382314.23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2168963.85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382276.37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2168930.61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382249.07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2168911.36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382228.13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2168894.91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382200.54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2168870.77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382174.28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2168840.23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382146.75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2168813.50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382124.73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2168790.48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382097.70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2168766.57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382062.81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2168738.63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382048.08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2168728.63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382015.20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2168700.48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382011.48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2168695.92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382011.63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2168690.91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382050.13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2168658.56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382070.50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2168640.67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382088.31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2168626.16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382112.91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2168611.86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382139.43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2168596.72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382164.81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2168583.03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382183.19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2168572.35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382207.84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2168558.50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382240.69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2168540.49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382254.74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2168535.17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382267.42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2168535.69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382280.18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2168541.00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382292.64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2168536.47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382305.65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2168527.99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382324.21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2168516.62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382334.52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2168506.81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382340.90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2168497.50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382357.05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2168486.38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382389.93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2168467.29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382404.78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2168461.74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382435.54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2168460.46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382445.88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2168456.98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382473.96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2168438.85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382525.44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2168423.48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382549.51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2168415.79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382573.26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2168407.79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382620.43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2168390.37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382665.93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2168373.65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382722.17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2168354.02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382751.16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2168342.42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382760.18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2168337.37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382763.38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2168337.11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382781.64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2168335.53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382784.57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2168335.53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382789.37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2168338.51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382792.19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2168342.04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382794.66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2168343.09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382800.76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2168340.17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382807.23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2168335.69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382812.29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2168331.73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382813.75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2168326.77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382815.23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2168320.40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382817.61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2168316.31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382822.90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2168313.96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382829.40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2168314.80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382834.56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2168313.96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382837.90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2168311.14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382839.35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2168305.02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382841.70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2168298.41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382852.19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2168289.97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382858.47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2168287.49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382865.24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2168287.47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382871.16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2168289.68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382877.50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2168290.63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382887.98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2168290.97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382903.76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2168289.42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382912.64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2168287.57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382919.42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2168287.41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382925.97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2168285.83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382932.57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2168284.26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382939.43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2168284.29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382945.60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2168285.46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382952.94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2168291.15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382961.02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2168293.61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382971.76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2168292.85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382984.10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2168290.95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382996.67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2168285.54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383007.52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2168278.53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383012.67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2168277.01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383017.07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2168275.79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383016.39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2168271.57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383026.98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2168267.56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383031.10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2168266.01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383036.08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2168264.64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383043.57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2168263.92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383048.97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2168262.92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383056.05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2168262.08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383061.49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2168260.76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383068.81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2168260.80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383075.97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2168260.35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383083.11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2168260.15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383090.73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2168259.07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383095.91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2168257.99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223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383098.62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2168258.04</w:t>
            </w:r>
          </w:p>
        </w:tc>
      </w:tr>
      <w:tr w:rsidR="009312ED" w:rsidRPr="00FE0827" w:rsidTr="00232210">
        <w:tc>
          <w:tcPr>
            <w:tcW w:w="5000" w:type="pct"/>
            <w:gridSpan w:val="3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4B685B">
              <w:rPr>
                <w:rFonts w:cs="Times New Roman"/>
              </w:rPr>
              <w:t>Границ</w:t>
            </w:r>
            <w:r>
              <w:rPr>
                <w:rFonts w:cs="Times New Roman"/>
              </w:rPr>
              <w:t>ы</w:t>
            </w:r>
            <w:r w:rsidRPr="004B685B">
              <w:rPr>
                <w:rFonts w:cs="Times New Roman"/>
              </w:rPr>
              <w:t xml:space="preserve"> зоны регулирования застройки и хоз</w:t>
            </w:r>
            <w:r>
              <w:rPr>
                <w:rFonts w:cs="Times New Roman"/>
              </w:rPr>
              <w:t>яйственной деятельности – ЗРЗ-2 (</w:t>
            </w:r>
            <w:r w:rsidRPr="004B685B">
              <w:rPr>
                <w:rFonts w:cs="Times New Roman"/>
              </w:rPr>
              <w:t>25</w:t>
            </w:r>
            <w:r>
              <w:rPr>
                <w:rFonts w:cs="Times New Roman"/>
              </w:rPr>
              <w:t>)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382134.56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2170281.19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382133.99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2170285.44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382131.57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2170289.39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382115.83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2170297.21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382089.91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2170310.90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382059.84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2170327.72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382044.47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2170335.00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382021.63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2170345.07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382013.17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2170345.60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382007.28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2170343.61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382001.04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2170337.11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381992.94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2170321.10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381991.34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2170303.86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381994.04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2170287.65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382002.12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2170276.68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382018.39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2170260.94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382060.89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2170229.23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382080.34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2170214.50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382088.64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2170209.22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382094.61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2170208.90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382100.70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2170213.07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382105.36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2170219.71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382132.52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2170275.24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382134.56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2170281.19</w:t>
            </w:r>
          </w:p>
        </w:tc>
      </w:tr>
      <w:tr w:rsidR="009312ED" w:rsidRPr="00FE0827" w:rsidTr="00232210">
        <w:tc>
          <w:tcPr>
            <w:tcW w:w="5000" w:type="pct"/>
            <w:gridSpan w:val="3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790473">
              <w:rPr>
                <w:rFonts w:cs="Times New Roman"/>
              </w:rPr>
              <w:t>Границ</w:t>
            </w:r>
            <w:r>
              <w:rPr>
                <w:rFonts w:cs="Times New Roman"/>
              </w:rPr>
              <w:t>ы</w:t>
            </w:r>
            <w:r w:rsidRPr="00790473">
              <w:rPr>
                <w:rFonts w:cs="Times New Roman"/>
              </w:rPr>
              <w:t xml:space="preserve"> зоны регулирования застройки и хоз</w:t>
            </w:r>
            <w:r>
              <w:rPr>
                <w:rFonts w:cs="Times New Roman"/>
              </w:rPr>
              <w:t>яйственной деятельности – ЗРЗ-2 (26)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381267.16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2170291.08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381264.21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2170299.21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381257.19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2170307.74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381239.16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2170323.08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381208.27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2170349.97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381186.96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2170369.35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381171.38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2170381.32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381166.73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2170383.85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381161.67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2170382.90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381096.03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2170324.99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381080.31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2170306.29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381084.98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2170302.25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381074.60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2170291.00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381033.26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2170235.32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381025.02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2170224.36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380988.15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2170253.29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380948.10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2170197.81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380934.35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2170174.55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380958.90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2170157.68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380990.61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2170139.22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381009.98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2170131.00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381034.63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2170118.16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381056.49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2170105.71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381088.98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2170084.33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381100.75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2170078.11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381108.08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2170078.11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381114.86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2170081.84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381152.24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2170118.76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381174.79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2170154.47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381205.52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2170197.93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381228.43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2170229.23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381253.37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2170260.61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381263.02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2170272.82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381266.74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2170281.93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381267.16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2170291.08</w:t>
            </w:r>
          </w:p>
        </w:tc>
      </w:tr>
      <w:tr w:rsidR="009312ED" w:rsidRPr="00FE0827" w:rsidTr="00232210">
        <w:tc>
          <w:tcPr>
            <w:tcW w:w="5000" w:type="pct"/>
            <w:gridSpan w:val="3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60469">
              <w:rPr>
                <w:rFonts w:cs="Times New Roman"/>
              </w:rPr>
              <w:t>Границ</w:t>
            </w:r>
            <w:r>
              <w:rPr>
                <w:rFonts w:cs="Times New Roman"/>
              </w:rPr>
              <w:t>ы</w:t>
            </w:r>
            <w:r w:rsidRPr="00260469">
              <w:rPr>
                <w:rFonts w:cs="Times New Roman"/>
              </w:rPr>
              <w:t xml:space="preserve"> зоны регулирования застройки и хоз</w:t>
            </w:r>
            <w:r>
              <w:rPr>
                <w:rFonts w:cs="Times New Roman"/>
              </w:rPr>
              <w:t>яйственной деятельности – ЗРЗ-2 (27)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380947.01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2168132.56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380828.29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2168111.61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380808.04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2168411.89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380724.81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2168486.70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380688.70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2168491.40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380669.07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2168488.54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380694.54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2168206.02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380704.47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2168095.83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380732.19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2167788.29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380744.01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2167657.25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380705.16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2167676.71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380682.41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2167687.44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380656.37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2167700.06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380623.49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2167713.22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380592.76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2167723.15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380582.00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2167725.18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380572.75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2167723.34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380567.14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2167719.15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380550.59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2167689.72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380539.69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2167671.43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380525.31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2167650.06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380512.59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2167633.12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380491.55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2167598.58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380470.05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2167562.19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380414.16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2167477.96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380395.50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2167452.95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380375.06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2167425.40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380376.57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2167421.44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380383.55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2167417.84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380400.19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2167414.59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380420.50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2167409.95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380429.91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2167407.66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380459.58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2167388.47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380475.35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2167377.65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380488.51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2167362.84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380500.63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2167352.55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380518.04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2167340.59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380525.02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2167332.97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380532.46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2167328.17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380542.45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2167325.85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380551.38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2167327.09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380578.97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2167338.30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380586.24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2167339.77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380592.75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2167339.19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380602.74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2167334.50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380613.50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2167329.81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380630.77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2167324.65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380647.88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2167322.85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380672.87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2167308.92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380702.71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2167297.71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380728.76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2167287.42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380762.25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2167272.86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380766.38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2167272.57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380769.81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2167274.81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380790.29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2167291.37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380804.21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2167304.16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380814.81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2167310.88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380830.73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2167315.60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380865.27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2167314.20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380876.18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2167314.81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380892.84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2167319.79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380908.01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2167328.61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380912.08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2167334.34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380913.75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2167341.46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380912.69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2167348.16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380877.86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2167420.66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380872.86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2167450.63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380874.38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2167456.88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380878.16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2167461.75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380886.78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2167467.72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380897.54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2167473.25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380904.50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2167475.25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380911.33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2167476.18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380929.36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2167474.29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380938.14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2167474.48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380954.64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2167477.68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380961.15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2167481.32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380967.51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2167486.46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380972.97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2167494.78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380974.68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2167505.19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380975.40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2167571.17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380974.04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2167576.56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380970.56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2167580.56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380959.35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2167584.00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380959.77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2167591.41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380960.51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2167703.26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380954.80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2167804.35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380957.12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2167909.88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380947.01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2168132.56</w:t>
            </w:r>
          </w:p>
        </w:tc>
      </w:tr>
      <w:tr w:rsidR="009312ED" w:rsidRPr="00FE0827" w:rsidTr="00232210">
        <w:tc>
          <w:tcPr>
            <w:tcW w:w="5000" w:type="pct"/>
            <w:gridSpan w:val="3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F10A8C">
              <w:rPr>
                <w:rFonts w:cs="Times New Roman"/>
              </w:rPr>
              <w:t>Границ</w:t>
            </w:r>
            <w:r>
              <w:rPr>
                <w:rFonts w:cs="Times New Roman"/>
              </w:rPr>
              <w:t xml:space="preserve">ы </w:t>
            </w:r>
            <w:r w:rsidRPr="00F10A8C">
              <w:rPr>
                <w:rFonts w:cs="Times New Roman"/>
              </w:rPr>
              <w:t>зоны регулирования застройки и хоз</w:t>
            </w:r>
            <w:r>
              <w:rPr>
                <w:rFonts w:cs="Times New Roman"/>
              </w:rPr>
              <w:t>яйственной деятельности – ЗРЗ-2 (28)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380600.40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2168441.67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380551.82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2168466.41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380583.81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2168676.59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380482.12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2168778.49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380460.54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2168762.70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380454.72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2168770.65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380428.33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2168801.16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380418.47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2168810.52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380402.25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2168822.31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380395.06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2168827.53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380376.71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2168843.66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380359.52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2168855.05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380334.02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2168858.85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380295.70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2168864.54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380287.77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2168865.73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380256.26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2168860.95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380215.08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2168855.40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380196.05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2168852.86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380172.50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2168844.46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380128.71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2168828.87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380096.50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2168817.40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380085.29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2168806.64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380078.13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2168799.77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380045.40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2168768.36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380033.44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2168756.89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380008.49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2168733.73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379971.99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2168699.84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379966.28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2168694.55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379953.62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2168644.50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379940.50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2168592.71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379925.26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2168592.76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379924.83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2168598.33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379913.32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2168649.75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379889.09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2168711.20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379883.45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2168726.86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379858.02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2168714.13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379846.87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2168711.49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379817.45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2168698.48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379775.02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2168681.88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379741.29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2168669.98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379729.16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2168663.99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379704.30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2168649.17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379689.69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2168636.28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379677.68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2168624.50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379667.81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2168617.67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379654.00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2168610.22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379648.06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2168605.49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379641.88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2168595.69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379639.52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2168585.40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379639.50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2168570.55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379640.24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2168555.58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379645.81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2168535.69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379649.42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2168519.38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379649.72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2168505.46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379648.59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2168494.00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379649.77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2168488.00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379653.29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2168478.52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379656.57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2168465.74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379656.02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2168451.59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379650.99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2168451.81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379646.85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2168428.87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379642.98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2168425.48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379639.23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2168417.07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379637.44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2168406.76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379634.56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2168398.78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379629.74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2168389.60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379627.77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2168382.93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379614.71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2168323.85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379615.32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2168316.96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379618.59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2168310.43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379622.48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2168305.84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379628.44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2168302.62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379736.48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2168282.77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379736.17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2168274.04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379752.18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2168271.10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379759.95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2168266.44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379766.38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2168255.71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379809.01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2168248.26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379818.66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2168251.78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379860.08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2168246.21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379886.29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2168240.34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379897.00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2168238.05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379874.21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2168131.46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379816.04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2168101.20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379799.91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2168107.91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379804.24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2168167.63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379757.51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2168177.14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379713.92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2168160.34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379691.88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2168151.84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379651.60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2168147.95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379614.61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2168145.44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379610.07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2168090.73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379606.44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2168045.83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379602.12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2167992.38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379597.72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2167938.00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379595.64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2167937.62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379592.25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2167934.55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379590.68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2167928.74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379586.20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2167902.17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379577.67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2167858.16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379573.95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2167837.68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379568.79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2167804.21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379558.32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2167753.62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379635.27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2167743.16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379618.68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2167672.54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379644.69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2167661.94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379650.41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2167662.54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379665.88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2167667.87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379672.87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2167667.87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379705.72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2167657.09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379713.02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2167655.74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379719.69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2167656.93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379725.28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2167659.34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379730.13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2167663.14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379738.61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2167672.51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379747.67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2167685.72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379756.92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2167704.67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379761.50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2167716.77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379764.24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2167732.71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379778.27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2167726.96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379809.57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2167714.13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379843.76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2167700.12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379877.96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2167686.11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379912.15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2167672.10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379946.35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2167658.08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379980.54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2167644.07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379984.30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2167686.90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379985.84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2167704.35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379993.67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2167793.36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379997.45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2167836.31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380000.50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2167876.94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380007.36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2167968.09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380000.57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2167991.35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380014.18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2168001.74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380137.70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2168094.44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380164.47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2168114.53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380227.99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2168162.20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380254.76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2168182.29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380261.59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2168187.42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380342.95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2168248.47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380356.97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2168258.99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380404.34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2168294.54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380600.40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2168441.67</w:t>
            </w:r>
          </w:p>
        </w:tc>
      </w:tr>
      <w:tr w:rsidR="009312ED" w:rsidRPr="00FE0827" w:rsidTr="00232210">
        <w:tc>
          <w:tcPr>
            <w:tcW w:w="5000" w:type="pct"/>
            <w:gridSpan w:val="3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365299">
              <w:rPr>
                <w:rFonts w:cs="Times New Roman"/>
              </w:rPr>
              <w:t>Границ</w:t>
            </w:r>
            <w:r>
              <w:rPr>
                <w:rFonts w:cs="Times New Roman"/>
              </w:rPr>
              <w:t>ы</w:t>
            </w:r>
            <w:r w:rsidRPr="00365299">
              <w:rPr>
                <w:rFonts w:cs="Times New Roman"/>
              </w:rPr>
              <w:t xml:space="preserve"> зоны регулирования застройки и хоз</w:t>
            </w:r>
            <w:r>
              <w:rPr>
                <w:rFonts w:cs="Times New Roman"/>
              </w:rPr>
              <w:t>яйственной деятельности – ЗРЗ-2 (29)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379933.11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2167476.36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379594.34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2167551.57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379550.97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2167447.45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379528.89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2167416.61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379512.64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2167421.00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379414.64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2167430.07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379404.57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2167382.45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379397.64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2167327.07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379409.85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2167288.68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379415.43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2167275.95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379437.98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2167272.39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379459.79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2167270.60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379472.58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2167245.87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379445.90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2167226.36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379446.70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2167187.73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379474.97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2167119.23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379484.32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2167119.62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379498.07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2167121.61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379509.42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2167123.20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379523.75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2167119.82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379541.68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2167111.66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379561.80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2167103.09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379587.48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2167152.12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379591.26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2167154.07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379592.80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2167158.76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379592.77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2167177.14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379599.29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2167231.50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379598.99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2167246.03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379606.11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2167274.73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379608.06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2167308.91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379910.59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2167240.88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379915.34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2167366.65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379933.11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2167476.36</w:t>
            </w:r>
          </w:p>
        </w:tc>
      </w:tr>
      <w:tr w:rsidR="009312ED" w:rsidRPr="00FE0827" w:rsidTr="00232210">
        <w:tc>
          <w:tcPr>
            <w:tcW w:w="5000" w:type="pct"/>
            <w:gridSpan w:val="3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1F27DB">
              <w:rPr>
                <w:rFonts w:cs="Times New Roman"/>
              </w:rPr>
              <w:t>Границ</w:t>
            </w:r>
            <w:r>
              <w:rPr>
                <w:rFonts w:cs="Times New Roman"/>
              </w:rPr>
              <w:t>ы</w:t>
            </w:r>
            <w:r w:rsidRPr="001F27DB">
              <w:rPr>
                <w:rFonts w:cs="Times New Roman"/>
              </w:rPr>
              <w:t xml:space="preserve"> зоны регулирования застройки и хоз</w:t>
            </w:r>
            <w:r>
              <w:rPr>
                <w:rFonts w:cs="Times New Roman"/>
              </w:rPr>
              <w:t>яйственной деятельности – ЗРЗ-2 (30)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380081.55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2166937.08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380087.02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2166991.40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380088.68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2167012.94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380079.95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2167015.34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380085.28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2167057.29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380075.86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2167058.97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380079.52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2167084.40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380082.42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2167109.17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380081.88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2167112.44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380079.21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2167114.00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380057.32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2167117.37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380047.95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2167116.69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380049.66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2167143.05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380046.08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2167143.24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380046.92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2167147.62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380006.71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2167151.68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380002.28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2167152.35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380000.78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2167152.55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379959.07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2167130.74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379955.56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2167117.03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379945.29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2167073.50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379938.88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2167045.63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379930.68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2167000.47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379929.31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2166987.85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379922.51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2166977.43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379896.06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2166980.77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379892.53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2166958.71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379923.63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2166951.25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379934.08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2166946.40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379949.70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2166943.29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379967.49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2166937.67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379971.35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2166936.17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379981.14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2166932.79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380013.36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2166931.24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380028.96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2166930.19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380060.64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2166933.51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380081.55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2166937.08</w:t>
            </w:r>
          </w:p>
        </w:tc>
      </w:tr>
      <w:tr w:rsidR="009312ED" w:rsidRPr="00FE0827" w:rsidTr="00232210">
        <w:tc>
          <w:tcPr>
            <w:tcW w:w="5000" w:type="pct"/>
            <w:gridSpan w:val="3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723E92">
              <w:rPr>
                <w:rFonts w:cs="Times New Roman"/>
              </w:rPr>
              <w:t>Границ</w:t>
            </w:r>
            <w:r>
              <w:rPr>
                <w:rFonts w:cs="Times New Roman"/>
              </w:rPr>
              <w:t>ы</w:t>
            </w:r>
            <w:r w:rsidRPr="00723E92">
              <w:rPr>
                <w:rFonts w:cs="Times New Roman"/>
              </w:rPr>
              <w:t xml:space="preserve"> зоны регулирования застройки и хозяйственной деятельности – ЗРЗ-2(31)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387136.00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2171342.65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387128.48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2171363.43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387112.41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2171407.80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387103.16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2171433.53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387100.10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2171441.97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387070.37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2171427.99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387053.54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2171421.22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387037.42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2171417.00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387012.48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2171411.91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387006.57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2171410.37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386985.48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2171404.90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386953.59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2171392.81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386923.94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2171382.67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386874.18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2171366.91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386831.01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2171351.70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386803.50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2171343.25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386779.71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2171335.43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386759.81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2171329.47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386733.18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2171323.54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386713.25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2171319.31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386692.50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2171315.10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386678.58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2171309.93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386656.97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2171297.28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386617.19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2171272.75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386592.19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2171258.79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386585.44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2171254.97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386570.20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2171248.61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386541.44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2171240.57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386518.97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2171233.80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386499.93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2171227.05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386487.27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2171223.23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386474.98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2171221.12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386460.98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2171221.99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386444.92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2171224.91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386429.26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2171227.05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386404.29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2171230.41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386370.45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2171237.65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386341.18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2171241.44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386315.42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2171243.98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386301.86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2171244.82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386288.32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2171241.85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386260.83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2171234.67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386251.91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2171232.14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386243.79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2171245.53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386142.01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2171375.24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386135.31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2171534.78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386142.06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2171538.07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386175.96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2171554.49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386218.38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2171574.97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386224.44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2171577.95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386250.50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2171590.50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386288.11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2171608.64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386302.74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2171615.70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386327.87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2171627.57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386338.07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2171633.50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386300.34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2171636.29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386279.52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2171640.91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386259.19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2171646.95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386245.75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2171654.32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386236.52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2171663.12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386230.98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2171670.01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386231.00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2171676.98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386235.58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2171686.30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386250.39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2171695.96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386268.89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2171707.95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386278.59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2171719.57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386296.18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2171744.51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386284.59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2171754.64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386272.11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2171760.72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386259.19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2171763.01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386238.38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2171762.56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386226.32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2171764.42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386212.47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2171768.08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386187.93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2171781.98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386142.68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2171783.22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386136.76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2171780.97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386111.36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2171776.34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386099.99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2171773.64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386091.94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2171767.95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386088.62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2171761.31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386085.88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2171749.23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386080.58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2171733.18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386077.91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2171725.48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386073.54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2171718.49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386067.54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2171709.77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386060.15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2171702.12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386054.19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2171698.35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386040.76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2171695.43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386023.75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2171691.79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386012.02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2171690.06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385999.97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2171689.39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385982.24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2171691.13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385970.88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2171691.07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385964.55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2171689.76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385958.85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2171685.07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385956.50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2171680.37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385955.50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2171674.01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385955.17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2171663.66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385957.51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2171657.59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385960.52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2171655.32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385978.60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2171650.61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385993.29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2171647.27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386006.34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2171645.92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386016.70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2171645.92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386027.07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2171648.92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386038.44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2171652.27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386053.49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2171657.59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386064.51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2171660.65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386074.22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2171661.61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386078.94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2171659.64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386080.91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2171656.28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386081.26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2171652.27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386079.24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2171647.27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386073.91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2171638.95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386064.86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2171625.51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386057.19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2171616.12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386047.15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2171608.09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386030.75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2171599.12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386015.35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2171590.07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385987.94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2171574.02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385967.53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2171557.62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385940.80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2171538.55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385930.79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2171532.91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385919.39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2171527.86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385905.34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2171523.19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385887.29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2171518.50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385872.91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2171513.49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385865.87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2171507.06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385856.83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2171493.08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385836.80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2171457.65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385828.75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2171446.61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385823.07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2171441.97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385816.39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2171439.93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385804.05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2171438.92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385794.30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2171439.22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385788.44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2171413.37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385777.80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2171366.54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385749.82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2171243.47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385719.37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2171071.81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385718.77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2171068.52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385714.89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2171046.67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385709.10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2171000.03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385709.83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2170995.07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385710.75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2170988.43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385711.17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2170981.97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385710.96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2170977.41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385710.12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2170972.25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385709.06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2170969.16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385707.51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2170966.05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385705.65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2170963.68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385612.94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2170956.52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385609.64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2170956.43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385607.64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2170956.27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385604.69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2170956.23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385600.84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2170955.87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385598.48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2170955.82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385596.17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2170955.48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385594.32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2170955.03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385593.13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2170954.50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385591.64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2170953.72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385590.06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2170953.04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385587.58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2170952.23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385585.56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2170951.55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385582.20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2170950.91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385580.01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2170950.47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385577.06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2170949.70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385574.54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2170949.15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385572.42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2170948.91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385570.15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2170948.63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385568.46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2170948.43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385566.46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2170948.20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385563.90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2170947.62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385561.45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2170946.83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385559.46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2170946.22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385557.55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2170945.34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385554.75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2170944.22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385551.17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2170942.63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385545.63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2170940.11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385535.91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2170935.47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385534.13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2170934.70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385531.49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2170933.61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385525.83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2170931.54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385520.69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2170929.53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385517.99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2170928.56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385515.53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2170927.85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385512.02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2170927.13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385509.41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2170926.58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385507.80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2170926.21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385505.91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2170925.58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385504.26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2170924.88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385501.66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2170923.79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385498.81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2170922.65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385495.73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2170921.57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385491.75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2170920.20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385488.40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2170919.17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385484.55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2170917.73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385481.73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2170916.53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385478.01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2170914.40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385473.23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2170912.00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385469.82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2170910.03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385467.33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2170908.68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385464.27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2170906.60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385462.56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2170905.07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385459.98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2170902.72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385458.40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2170901.20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385456.06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2170898.71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385453.94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2170896.32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385452.64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2170894.95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385450.86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2170893.18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385449.06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2170891.78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385448.01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2170891.02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385446.77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2170890.34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385445.19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2170889.75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385443.71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2170889.22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385441.27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2170888.59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385438.94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2170887.75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217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385436.12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2170886.83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385434.15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2170885.82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385430.56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2170884.41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385427.77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2170883.43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385424.31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2170882.34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385421.81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2170881.53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385421.09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2170881.18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385419.27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2170880.18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385417.69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2170879.02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385415.10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2170877.45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385411.73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2170875.70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385410.33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2170874.57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385409.07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2170873.06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385407.44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2170870.77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385406.14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2170867.88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385404.96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2170864.47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385403.93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2170860.88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385402.85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2170856.24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385402.06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2170851.31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385401.41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2170846.36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385400.69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2170840.75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385400.37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2170835.43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385400.12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2170830.30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385399.84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2170826.70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385399.41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2170822.73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385398.80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2170820.49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385397.79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2170818.68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385395.57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2170816.86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385391.20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2170815.32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385386.45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2170813.56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385379.79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2170811.68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385374.25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2170809.92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385367.55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2170807.45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385361.51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2170805.15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385357.29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2170803.47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385353.33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2170801.79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385348.75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2170799.80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254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385344.05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2170798.15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385339.38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2170796.56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385313.26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2170787.75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385304.59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2170785.01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385296.62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2170782.37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385289.63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2170780.05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385284.00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2170777.95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385278.93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2170776.23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385272.77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2170774.01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385265.66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2170771.62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385260.25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2170769.70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385250.22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2170766.09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385243.66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2170763.81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385236.94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2170761.20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385231.62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2170759.57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385225.38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2170757.68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385219.49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2170755.61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385215.52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2170754.36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385211.26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2170752.77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385205.56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2170750.55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385197.47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2170747.65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385182.58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2170741.38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385176.31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2170761.45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385167.44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2170760.29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385165.31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2170763.73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385163.97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2170768.02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385257.76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2170964.18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385097.55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2171003.64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385080.10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2171010.62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385078.96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2171014.19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385061.78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2171010.01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385031.72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2171003.14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384981.84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2170963.25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384988.06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2170887.31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384956.07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2170898.95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384916.81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2170912.64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384899.19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2170968.00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291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384894.17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2170987.90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384791.66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2170986.67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384778.26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2170917.20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384763.27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2170846.15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384759.15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2170816.57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384741.46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2170817.59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384735.41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2170816.97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384719.10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2170810.45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384716.91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2170808.00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384714.01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2170805.97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384710.80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2170804.88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384708.11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2170804.24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384707.12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2170803.99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384706.24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2170803.36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384705.11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2170802.17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384703.68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2170800.83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384701.89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2170799.92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384700.05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2170798.63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384696.35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2170797.16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384691.27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2170795.42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384687.60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2170794.67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384682.49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2170792.87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384670.31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2170789.07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384645.58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2170781.91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384633.56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2170777.82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384627.07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2170775.07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384619.27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2170772.22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384614.05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2170770.66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384608.67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2170769.30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384603.42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2170768.21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384598.57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2170767.45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384586.92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2170764.97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384580.67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2170763.45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384576.69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2170761.80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384571.73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2170760.23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384548.48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2170753.81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384532.11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2170750.32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328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384507.78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2170743.54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384493.35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2170739.03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384479.79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2170734.55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384471.24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2170728.55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384461.93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2170720.71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384453.78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2170713.85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384414.53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2170686.36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384391.98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2170670.78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384320.00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2170625.06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384314.03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2170620.34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384308.01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2170610.38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384302.44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2170608.69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384296.05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2170606.69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384290.30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2170604.81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384283.26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2170602.08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384275.75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2170599.56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384269.22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2170597.33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384263.54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2170595.19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384253.26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2170591.64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384246.43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2170588.64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384234.90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2170583.20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384205.22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2170570.70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384195.74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2170567.75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384184.69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2170564.18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384160.80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2170557.41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384155.66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2170573.10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384152.18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2170579.98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384148.57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2170583.71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384073.91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2170549.85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384033.68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2170538.01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383991.47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2170529.23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383985.56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2170528.00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383964.36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2170524.51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383955.21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2170517.66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383938.22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2170504.45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383921.25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2170491.61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383876.26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2170464.98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365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383825.38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2170433.79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383819.81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2170428.95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383773.10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2170379.72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383767.56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2170376.75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383751.86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2170370.95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383762.85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2170359.92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383768.88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2170350.77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383769.88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2170345.30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383768.51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2170339.28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383766.64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2170334.48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383763.03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2170330.57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383757.69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2170325.16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383749.11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2170314.23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383742.57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2170303.90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383733.75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2170294.49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383724.80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2170287.74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383718.69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2170285.60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383709.36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2170284.37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383687.28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2170284.97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383682.06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2170282.49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383679.98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2170277.80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383680.91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2170272.55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383684.78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2170269.73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383689.71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2170268.48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383694.57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2170268.39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383697.60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2170267.76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383699.24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2170265.35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383699.34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2170260.82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383697.12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2170251.98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383695.38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2170246.48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383691.77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2170242.66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383686.89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2170241.05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383681.70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2170241.70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383677.08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2170244.74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383671.10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2170250.95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383664.96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2170254.18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383660.82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2170255.43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402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383656.34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2170254.95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383651.01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2170251.75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383647.55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2170243.97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383642.68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2170231.85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383637.22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2170221.17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383631.25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2170211.63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383625.80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2170203.11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383622.09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2170194.09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383618.14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2170188.50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383610.65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2170181.93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383606.38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2170176.67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383605.02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2170170.40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383605.64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2170164.28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383604.87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2170158.11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383603.82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2170150.94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383602.38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2170145.67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383603.29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2170142.34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383606.01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2170140.76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383609.08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2170140.46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383613.86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2170140.26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383617.05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2170139.10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383619.51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2170138.66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383621.98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2170139.23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383626.04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2170139.78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383629.35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2170138.78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383631.96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2170136.33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383633.67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2170132.14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383633.95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2170127.66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383633.56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2170121.44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383632.27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2170117.11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383630.55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2170112.32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383630.22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2170109.20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383631.29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2170105.31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383634.24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2170102.43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383636.25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2170099.87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383635.85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2170096.07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383634.19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2170093.39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439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383631.90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2170090.99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383628.23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2170088.81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383624.42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2170087.06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383618.61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2170083.74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383616.16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2170082.39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383613.57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2170078.49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383611.44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2170076.80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383611.02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2170074.25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383612.39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2170072.41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383612.46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2170070.84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383610.41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2170069.57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383606.19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2170068.55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383599.63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2170068.25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383595.96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2170067.89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383590.74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2170066.48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383586.13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2170064.80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383582.14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2170062.45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383577.93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2170057.68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383576.83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2170053.31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383577.80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2170047.83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383579.43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2170039.06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383582.36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2170031.74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383594.94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2170012.16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383601.95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2169999.19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383603.11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2169980.79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383601.25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2169971.38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383593.56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2169954.64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383587.13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2169943.39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383579.30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2169932.18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383575.19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2169921.13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383573.06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2169910.04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383570.25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2169900.95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383567.25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2169892.23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383561.98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2169882.82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383556.56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2169876.86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383551.09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2169872.06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383544.38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2169866.97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476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383541.31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2169861.41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383538.48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2169858.09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383536.61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2169857.06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383532.98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2169857.09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383529.71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2169857.00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383526.55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2169856.64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383523.12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2169854.20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383520.50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2169853.04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383517.70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2169852.20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383516.37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2169850.36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383515.63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2169847.79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383514.47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2169846.11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383512.10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2169844.79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383509.71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2169843.46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383506.13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2169841.79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383504.09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2169840.56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383501.50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2169839.63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383500.32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2169839.08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383499.05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2169838.90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383497.84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2169838.99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383496.82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2169839.40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383494.98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2169840.35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383493.30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2169841.63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383491.38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2169842.44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383489.14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2169842.17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383487.24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2169840.56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383485.92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2169838.79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383481.99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2169835.22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383481.70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2169833.51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383480.61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2169831.99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383478.94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2169830.96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383477.12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2169829.54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383475.13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2169828.62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383472.42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2169826.87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383469.75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2169824.53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383466.75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2169822.29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383462.95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2169819.76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513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383459.82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2169818.55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383457.12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2169818.30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383455.86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2169818.33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383452.19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2169819.23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383448.64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2169818.33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383445.72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2169816.28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383441.31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2169813.41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383437.14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2169809.32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383434.69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2169806.70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383429.11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2169803.48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383423.60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2169801.01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383418.48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2169800.00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383412.50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2169799.41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383408.02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2169798.27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383403.40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2169794.00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383401.98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2169791.68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383397.25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2169788.68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383392.68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2169787.15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383390.61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2169787.54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383388.77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2169788.44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383386.50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2169788.33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383385.00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2169787.51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383381.76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2169786.04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383377.65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2169784.27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383370.86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2169783.83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383364.87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2169783.14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383363.01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2169780.71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383362.46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2169777.63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383363.83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2169773.46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383364.99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2169767.26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383364.57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2169763.66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383363.42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2169761.65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383361.30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2169759.62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383358.84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2169758.38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383356.37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2169756.96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383351.99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2169755.46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383347.33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2169754.80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550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383341.32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2169755.46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383337.70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2169754.61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383331.48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2169751.50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383325.78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2169754.41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383286.77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2169776.44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383180.85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2169856.64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383174.50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2169861.07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383169.87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2169864.89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383162.12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2169871.47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383154.32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2169878.14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383143.14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2169887.16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383134.52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2169894.28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383129.85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2169898.31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383123.43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2169904.97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383118.86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2169909.32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383112.48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2169916.30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383106.36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2169922.68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383097.93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2169931.15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383087.82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2169941.35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383054.34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2169912.80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383043.30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2169902.27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383006.68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2169872.22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382968.03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2169840.56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382927.41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2169808.00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382890.79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2169779.42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382924.91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2169740.24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382941.93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2169725.18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382945.26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2169719.83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382945.39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2169712.42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382939.48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2169693.32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382939.35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2169683.39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382943.60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2169676.07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382949.55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2169671.99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382960.31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2169662.06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382983.94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2169645.85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382989.07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2169641.80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383006.72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2169627.96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587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383047.34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2169597.32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383087.96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2169565.80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383205.15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2169486.68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383206.59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2169473.31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383218.23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2169466.75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383220.60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2169457.26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383221.92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2169449.67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383222.61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2169440.38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383222.44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2169433.53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383222.12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2169427.45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383221.07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2169421.43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383219.41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2169414.55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383218.46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2169408.22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383217.48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2169402.92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383217.03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2169396.99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383216.97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2169389.29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383216.58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2169381.12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383215.61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2169374.00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383214.90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2169367.16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383214.17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2169361.20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383213.16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2169355.27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383211.74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2169348.45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383209.75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2169343.13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383208.71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2169339.38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383208.39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2169336.29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383208.34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2169333.77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383208.31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2169329.00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383207.73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2169325.81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383206.63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2169320.56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383205.81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2169314.12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383205.69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2169306.64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383204.40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2169297.57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383203.75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2169290.22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383202.63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2169282.70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383200.11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2169273.85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383198.22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2169267.97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383196.05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2169262.41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624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383195.76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2169258.67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383194.55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2169253.68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383193.18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2169249.67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383192.02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2169246.80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383189.75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2169244.39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383186.40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2169241.66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383184.19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2169238.55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383181.92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2169234.93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383179.58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2169230.32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383177.52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2169226.25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383176.98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2169220.09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383177.07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2169214.52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383176.95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2169200.26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383176.65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2169194.31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383175.12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2169187.64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383173.73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2169181.26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383171.95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2169175.85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383170.22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2169171.21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383167.80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2169165.76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383166.00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2169162.09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383163.68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2169158.24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383161.91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2169155.45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383161.17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2169153.15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383161.16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2169149.86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383161.94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2169146.67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383163.19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2169142.22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383163.90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2169138.78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383164.50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2169135.22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383165.42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2169130.97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383166.45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2169127.13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383167.19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2169124.69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383167.67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2169121.97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383168.18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2169117.30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383167.92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2169113.48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383167.11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2169108.64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383165.00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2169102.23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383163.31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2169099.79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661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383160.88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2169097.32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383158.25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2169095.23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383155.43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2169093.36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383152.05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2169092.07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383147.63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2169090.62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383142.35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2169089.06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383137.47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2169087.35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383128.51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2169086.14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383119.31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2169084.58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383111.73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2169081.86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383106.23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2169076.13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383103.96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2169071.14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383098.67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2169062.70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383090.07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2169054.05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383080.19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2169046.72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383086.92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2169035.07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383090.55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2169032.78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383093.75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2169032.11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383103.91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2169033.20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383108.63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2169033.54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383115.25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2169032.50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383120.44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2169030.91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383124.53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2169028.77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383129.70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2169025.11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383139.63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2169016.56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383147.70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2169010.37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383154.21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2169005.36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383166.44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2168996.51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383173.56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2168987.80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383173.86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2168985.59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383174.18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2168983.63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383174.94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2168981.47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383176.68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2168978.18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383179.29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2168974.63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383181.39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2168972.70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383183.19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2168971.14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383185.38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2168969.57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698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383187.64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2168968.25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383191.81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2168965.97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383198.08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2168963.38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383201.02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2168961.88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383204.60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2168959.70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383208.05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2168957.00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383210.82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2168955.19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383214.17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2168952.32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383217.25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2168949.60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383222.22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2168945.08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383224.76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2168942.88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383229.12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2168939.24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383237.20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2168932.75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383239.62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2168930.43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383241.87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2168928.26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383243.61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2168926.16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383247.12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2168921.50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383251.05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2168915.98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383253.47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2168912.61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383257.32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2168907.89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383260.86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2168904.07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383264.12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2168900.97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383266.63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2168898.80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383269.74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2168896.58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383276.09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2168892.31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383279.67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2168890.15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383283.40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2168887.65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383286.31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2168885.38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383289.06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2168883.59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383292.10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2168881.55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383294.86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2168879.83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383298.23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2168878.51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383301.48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2168877.60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383303.75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2168877.02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383306.06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2168876.99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383309.65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2168877.60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383312.95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2168878.34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735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383317.43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2168879.76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383320.57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2168881.00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383323.62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2168882.35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383326.05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2168883.88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383328.11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2168885.35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383330.00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2168887.04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383331.98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2168889.94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383334.86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2168893.79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383336.67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2168896.40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383338.63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2168898.27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383340.87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2168899.77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383343.19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2168900.32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383345.72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2168900.29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383347.80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2168899.72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383349.99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2168897.90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383352.02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2168895.40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383354.13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2168891.39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383356.48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2168886.72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383359.27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2168881.79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383362.62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2168877.38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383365.94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2168873.99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383370.25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2168884.35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383415.19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2168996.71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383421.68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2169013.27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383427.08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2169027.56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383430.06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2169034.20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383432.34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2169040.24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383436.05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2169049.60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383438.81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2169057.28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383444.14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2169072.13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383446.11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2169077.99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383448.70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2169084.98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383452.35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2169096.23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383455.66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2169107.32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383457.58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2169114.25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383462.02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2169127.37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383464.38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2169133.75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772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383466.97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2169139.79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383469.72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2169146.72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383473.55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2169155.32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383475.29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2169159.27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383478.01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2169164.20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383482.67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2169172.00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383487.13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2169179.66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383490.17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2169184.37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383494.33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2169190.54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383498.30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2169196.47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383502.23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2169202.24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383508.52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2169211.42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383513.93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2169220.93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383518.11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2169228.22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383527.92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2169245.06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383535.06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2169257.03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383540.36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2169264.95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383545.38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2169273.19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383549.96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2169281.38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383562.06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2169299.78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383568.62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2169310.12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383573.18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2169317.40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383580.65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2169328.21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383584.57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2169334.53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383587.97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2169340.31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383591.97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2169346.87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383595.39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2169354.20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383597.58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2169360.40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383599.45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2169367.59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383602.08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2169376.35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383603.69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2169384.01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383587.45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2169388.61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383577.48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2169393.14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383571.45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2169396.70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383553.76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2169406.43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383549.79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2169407.88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383543.29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2169410.06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809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383549.44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2169425.44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383551.02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2169429.39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383550.30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2169433.87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383546.72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2169436.73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383490.18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2169469.49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383487.90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2169472.43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383488.48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2169476.24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383491.88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2169481.12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383493.57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2169485.57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383491.88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2169489.68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383481.48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2169492.98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383465.94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2169499.95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383459.87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2169503.03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383455.97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2169505.53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383422.97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2169519.31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383436.01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2169538.97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383445.64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2169553.47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383453.99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2169564.98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383465.20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2169580.31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383470.31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2169586.69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383473.74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2169591.68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383477.56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2169597.77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383481.29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2169603.61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383485.86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2169611.14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383489.76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2169617.86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383493.15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2169623.87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383496.23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2169627.91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383498.04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2169630.78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383501.46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2169636.56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383504.88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2169642.04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383508.45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2169648.01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383511.48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2169654.13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383514.84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2169660.86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383519.02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2169669.54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383524.81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2169679.75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383530.05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2169688.31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383534.88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2169696.19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846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383538.75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2169702.73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383542.41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2169708.40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383545.27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2169712.90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383549.37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2169718.39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383556.39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2169727.06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383562.35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2169734.00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383567.25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2169739.64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383570.31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2169743.25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383572.67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2169745.81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383574.64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2169748.00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383576.54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2169749.97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383578.47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2169752.12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383580.07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2169753.89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383581.49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2169756.05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383582.72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2169757.69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383583.94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2169759.94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383585.50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2169762.73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383587.11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2169765.90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383588.74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2169768.62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383590.53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2169771.62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383594.28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2169777.23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383596.25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2169779.99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383598.90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2169783.11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383601.29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2169785.67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383602.98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2169788.11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383604.09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2169790.20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383605.43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2169793.20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383606.56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2169796.11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383607.75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2169798.77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383609.12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2169801.68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383610.81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2169804.20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383612.24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2169806.71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383614.14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2169809.29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383616.18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2169812.02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383618.04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2169814.62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383619.85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2169817.34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383621.77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2169820.71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883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383623.25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2169823.47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383624.38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2169825.43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383625.62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2169827.59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383627.22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2169830.03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383629.45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2169832.91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383632.13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2169836.16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383634.25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2169838.99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383636.60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2169841.72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383639.46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2169845.36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383642.55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2169848.75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383646.68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2169853.61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383649.93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2169857.09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383653.44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2169860.29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383656.74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2169863.70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383658.48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2169865.37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383660.50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2169867.70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383662.57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2169869.74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383666.75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2169874.07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383669.68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2169876.94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383674.00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2169880.87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383679.33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2169886.46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383682.48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2169889.75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383685.81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2169892.87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383692.50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2169899.48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383703.81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2169909.74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383712.70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2169917.65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383719.25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2169922.97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383724.59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2169927.61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383729.72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2169931.51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383734.93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2169935.47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383742.42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2169940.75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383748.63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2169944.87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383753.60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2169948.16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383760.92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2169953.37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383769.23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2169958.96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383775.08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2169962.94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383780.50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2169966.49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920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383786.31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2169970.37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383792.69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2169974.77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383805.53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2169983.58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383814.12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2169989.51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383834.74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2170004.80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383854.43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2170018.65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383865.82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2170026.13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383883.33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2170038.19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383901.65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2170050.88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383918.07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2170062.20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383926.79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2170067.84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383936.26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2170074.19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383951.56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2170085.21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383960.94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2170092.38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383976.18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2170104.54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383985.75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2170111.68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383991.11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2170116.01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383997.43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2170121.12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384004.10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2170126.05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384011.74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2170131.70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384026.24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2170143.14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384038.22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2170152.83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384056.67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2170167.20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384066.93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2170175.48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384073.51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2170180.41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384078.39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2170184.29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384080.30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2170181.52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384104.82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2170199.66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384143.07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2170228.39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384167.75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2170246.28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384182.60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2170225.36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384183.29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2170223.17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384182.42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2170218.72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384182.87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2170214.44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384184.05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2170210.15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384185.35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2170205.43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384187.08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2170199.34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957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384188.93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2170192.96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384190.38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2170187.09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384194.13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2170170.68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384195.68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2170163.08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384199.13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2170149.43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384201.30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2170140.21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384203.10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2170133.89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384209.08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2170110.28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384213.40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2170091.35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384217.63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2170074.77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384222.82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2170055.50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384225.30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2170044.86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384226.90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2170036.94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384229.06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2170027.90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384235.26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2170003.64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384246.31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2170006.78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384254.49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2169974.81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384260.27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2169953.32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384261.72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2169948.07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384274.80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2169899.24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384313.81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2169759.49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384333.75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2169696.64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384351.47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2169619.34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384309.39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2169609.11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384213.37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2169582.95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384138.50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2169569.23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384139.43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2169560.23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384141.29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2169553.96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384144.07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2169538.75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384142.55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2169525.36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384139.04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2169507.74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384138.01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2169494.22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384139.74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2169476.32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384143.91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2169431.84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384149.78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2169318.16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384150.10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2169284.50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384150.87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2169255.79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994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384143.20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2169199.42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384161.43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2169193.28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384181.25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2169175.25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384197.30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2169161.65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384228.75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2169140.10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384302.19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2169090.62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384310.58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2169095.27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384374.07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2169094.97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384467.31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2169109.20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384473.95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2169094.97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384481.14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2169067.45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384549.48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2169078.81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384636.78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2169092.70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384673.05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2168908.79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384677.02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2168729.48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384688.33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2168727.28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384743.37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2168715.36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384750.03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2168713.88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384762.63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2168711.18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384770.54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2168709.61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384781.68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2168707.37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384790.68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2168705.66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384832.44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2168696.77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384855.66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2168691.79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384860.07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2168690.89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384878.55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2168687.89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384871.88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2168643.89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384861.87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2168577.63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384860.37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2168568.28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384844.94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2168471.68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384843.28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2168461.36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384841.04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2168447.29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384830.55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2168382.61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384829.62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2168376.97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384827.31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2168362.69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384818.26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2168308.76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384811.59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2168270.00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1031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384810.69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2168266.36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384800.23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2168225.14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384795.63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2168206.64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384782.67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2168158.82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384780.67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2168151.52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384779.56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2168147.32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384750.00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2168038.05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384748.61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2168032.75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384747.11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2168027.03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384744.55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2168016.41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384740.20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2167996.95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384730.36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2167954.00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384716.40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2167898.41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384714.89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2167892.41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384740.82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2167771.36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384757.12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2167694.86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384758.19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2167689.58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384777.11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2167600.47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384789.38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2167544.23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384790.55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2167538.74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384816.74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2167418.61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384827.09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2167364.81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384828.05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2167360.27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384829.41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2167352.99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384843.83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2167292.99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384857.07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2167293.92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384880.53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2167294.68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384902.61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2167306.75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384910.38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2167312.92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384916.78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2167316.47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384922.46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2167322.86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384927.45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2167325.81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384934.00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2167330.87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384944.37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2167333.42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384972.24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2167329.94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385010.49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2167329.59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385026.99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2167329.07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1068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385035.88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2167329.78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385045.46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2167330.49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385057.17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2167330.85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385067.46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2167330.14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385075.64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2167329.78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385086.99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2167330.49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385096.58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2167330.85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385111.48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2167331.91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385121.43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2167333.33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385135.28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2167333.33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385146.99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2167334.04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385162.25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2167334.39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385176.09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2167335.46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385188.17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2167336.17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385198.82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2167336.17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385208.40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2167338.31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385211.24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2167324.46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385214.80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2167307.42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385219.06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2167287.54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385224.02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2167260.56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385225.80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2167250.97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385227.22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2167237.49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385231.48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2167212.63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385233.96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2167200.92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385252.07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2167203.05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385288.19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2167208.10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385311.45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2167211.82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385319.79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2167212.53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385331.85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2167214.49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385335.94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2167197.97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385342.34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2167168.16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385343.12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2167164.00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385400.29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2167137.64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385403.59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2167136.16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385406.14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2167134.75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385410.88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2167132.59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385465.78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2167119.27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1105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385484.60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2167117.85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385494.22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2167116.37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385521.92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2167116.56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385669.65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2167149.18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385684.45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2167152.27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385713.71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2167158.36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385744.32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2167165.10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385767.97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2167231.44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385759.98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2167291.62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385760.17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2167345.48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385758.15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2167357.72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385759.56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2167363.52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385761.01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2167370.74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385762.45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2167375.77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385764.03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2167380.79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385766.10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2167385.84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385767.93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2167389.03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385769.86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2167387.05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385772.57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2167384.05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385774.63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2167381.95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385777.95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2167378.91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385782.30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2167375.30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385784.99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2167373.09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385788.01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2167370.02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385792.79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2167371.50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385799.30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2167373.22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385802.99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2167374.22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385806.84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2167374.95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385811.40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2167376.30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385815.66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2167378.09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385818.05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2167379.07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385820.07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2167380.14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385823.36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2167381.70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385828.39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2167383.62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385834.97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2167386.43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385841.49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2167389.14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385847.34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2167391.82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1142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385856.16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2167396.00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385866.24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2167400.99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385872.57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2167404.45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385879.04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2167407.96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385882.23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2167409.53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385886.26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2167411.57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385889.73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2167413.56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385892.76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2167415.65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385899.78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2167420.13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385903.91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2167422.49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385907.46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2167424.93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385911.93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2167427.63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385915.04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2167429.50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385920.02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2167432.95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385923.32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2167434.86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385928.78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2167438.63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385932.57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2167440.86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385936.45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2167443.68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385939.48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2167445.75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385943.17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2167448.11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385947.02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2167450.99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385949.73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2167453.12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385953.27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2167455.93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385956.75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2167458.93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385959.66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2167461.80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385962.65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2167465.12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385965.18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2167468.28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385966.79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2167470.49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385968.42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2167472.76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385970.96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2167476.69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385972.86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2167480.01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385979.47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2167493.88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385981.29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2167497.72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385982.82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2167501.50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385984.75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2167505.71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385985.95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2167508.27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385987.33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2167510.68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1179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385988.46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2167513.44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385989.97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2167515.73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385993.75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2167521.19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385996.77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2167524.49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386000.00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2167527.05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386002.62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2167529.05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386008.00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2167532.21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386012.74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2167534.49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386019.81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2167537.61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386025.45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2167539.74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386030.94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2167541.65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386040.29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2167544.92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386047.08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2167546.54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386055.53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2167549.59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386063.44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2167551.75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386074.38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2167555.07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386093.76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2167560.34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386116.46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2167565.75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386159.38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2167575.55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386166.47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2167576.98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386205.46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2167585.12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386219.65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2167587.66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386229.06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2167589.81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386247.50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2167593.62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386263.96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2167597.03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386277.04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2167599.91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386285.29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2167601.47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386291.99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2167603.31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386297.44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2167604.66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386304.86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2167607.19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386310.47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2167609.67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386316.78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2167612.72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386320.61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2167614.36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386322.86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2167615.24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386326.02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2167616.24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386330.87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2167616.63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386335.96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2167616.60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1216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386344.14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2167615.79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386347.30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2167614.76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386355.54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2167613.20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386361.09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2167613.52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386371.95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2167615.60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386396.30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2167582.57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386392.93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2167568.78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386388.02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2167546.66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386388.28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2167532.18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386394.57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2167532.18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386405.49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2167532.74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386414.22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2167533.01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386431.71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2167533.01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386441.52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2167532.90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386452.65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2167527.57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386461.45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2167525.12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386467.94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2167523.41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386473.69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2167523.60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386484.44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2167529.73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386496.42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2167528.91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386503.80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2167525.94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386509.62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2167516.37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386512.39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2167509.32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386507.70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2167505.98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386517.98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2167494.67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386539.09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2167506.82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386550.74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2167514.55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386547.27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2167533.34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386552.28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2167535.03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386560.63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2167539.17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386571.88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2167543.63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386589.18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2167549.15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386588.37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2167562.45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386587.05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2167568.29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386584.32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2167573.12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386589.47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2167580.70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386612.73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2167585.49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1253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386612.03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2167617.30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386598.04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2167617.42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386587.68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2167719.71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386530.57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2167712.75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386515.68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2167711.20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386476.11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2167701.94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386470.50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2167717.51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386467.25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2167724.03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386463.69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2167726.51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386461.06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2167728.04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386457.63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2167728.88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386448.22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2167727.33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386448.60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2167722.64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386401.17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2167715.57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386400.29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2167732.28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386445.85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2167738.38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386467.73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2167743.77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386466.04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2167774.84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386458.74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2167831.73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386432.93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2167952.93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386443.63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2167972.91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386487.11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2167996.47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386439.94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2168118.62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386288.87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2168129.43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386010.24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2168152.05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385720.56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2168165.62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385719.64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2168214.08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385719.96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2168266.57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385722.30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2168613.78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385700.65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2168617.99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385679.11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2168621.95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385577.59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2168648.97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385451.88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2168681.01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385444.04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2168683.24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385326.81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2168715.72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385226.26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2168741.78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385188.64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2168754.01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1290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385148.99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2168766.90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385155.75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2168797.09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385157.06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2168802.85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385187.83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2168940.24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385202.06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2169007.10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385223.84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2169109.12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385259.46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2169270.79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385272.48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2169329.72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385276.09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2169346.51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385275.80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2169351.93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385339.74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2169603.05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385396.60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2169841.51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385444.71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2170039.70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385453.16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2170077.41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385468.39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2170141.34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385475.69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2170172.72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385485.06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2170205.16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385494.75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2170246.37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385503.93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2170299.86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385530.74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2170424.80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385537.71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2170449.89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385544.44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2170473.07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385553.18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2170507.06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385561.48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2170535.51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385648.59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2170690.31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385698.60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2170697.98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385739.85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2170703.29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385743.64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2170703.36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385749.54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2170703.60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385752.15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2170703.65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385753.83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2170703.92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385755.62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2170704.45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385757.81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2170704.68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385760.92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2170704.89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385764.58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2170705.09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385767.98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2170704.94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385758.65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2170934.79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1327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386149.49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2170932.32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386249.58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2170975.86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386243.67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2171005.31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386236.04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2171042.74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386234.15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2171061.76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386237.94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2171075.77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386244.93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2171085.25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386259.61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2171090.98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386267.12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2171092.85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386288.72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2171097.34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386334.46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2171102.43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386373.82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2171106.86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386408.12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2171110.03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386448.11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2171111.32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386470.32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2171112.58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386487.47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2171116.43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386511.60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2171125.97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386553.49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2171139.25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386590.95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2171151.31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386655.83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2171171.60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386659.75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2171172.83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386713.62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2171188.74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386754.78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2171200.79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386760.51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2171202.45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386798.66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2171213.50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386831.69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2171223.73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386857.69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2171231.32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386887.08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2171242.01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386908.66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2171250.29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386957.54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2171268.11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387007.69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2171288.44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387061.62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2171310.67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387114.35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2171332.24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387136.00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2171342.65</w:t>
            </w:r>
          </w:p>
        </w:tc>
      </w:tr>
      <w:tr w:rsidR="009312ED" w:rsidRPr="00FE0827" w:rsidTr="00232210">
        <w:tc>
          <w:tcPr>
            <w:tcW w:w="5000" w:type="pct"/>
            <w:gridSpan w:val="3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>
              <w:rPr>
                <w:rFonts w:cs="Times New Roman"/>
              </w:rPr>
              <w:t>К</w:t>
            </w:r>
            <w:r w:rsidRPr="00294D5C">
              <w:rPr>
                <w:rFonts w:cs="Times New Roman"/>
              </w:rPr>
              <w:t>онтур</w:t>
            </w:r>
            <w:r>
              <w:rPr>
                <w:rFonts w:cs="Times New Roman"/>
              </w:rPr>
              <w:t xml:space="preserve"> в</w:t>
            </w:r>
            <w:r w:rsidRPr="00294D5C">
              <w:rPr>
                <w:rFonts w:cs="Times New Roman"/>
              </w:rPr>
              <w:t>нутренний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384774.71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2170758.50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384724.13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2170744.58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1362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384581.67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2170708.91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384398.44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2170628.29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384415.22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2170574.46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384441.69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2170492.67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384435.59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2170488.80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384409.43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2170570.83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384375.10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2170549.25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384404.65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2170462.07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384392.95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2170454.63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384363.79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2170539.58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384349.56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2170534.56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384328.31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2170527.06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384315.48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2170522.53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384333.68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2170468.38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384318.10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2170465.13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384301.17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2170517.89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384292.15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2170514.99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384300.39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2170485.85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384285.56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2170480.90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384282.23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2170490.88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384276.36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2170487.19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384288.84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2170457.22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384274.59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2170450.38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384262.82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2170478.68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384257.69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2170475.45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384263.75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2170460.85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384244.60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2170447.89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384282.07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2170360.53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384267.17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2170354.81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384226.28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2170449.65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384190.68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2170443.18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384171.30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2170439.66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384178.57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2170412.28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384164.09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2170407.54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384167.56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2170394.53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384159.48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2170392.36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384115.58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2170381.06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1399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384110.05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2170379.67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384115.42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2170362.29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384094.67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2170357.06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384068.41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2170350.93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384076.21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2170324.81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384111.91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2170258.38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384351.93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2170311.20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384391.17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2170318.32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384417.72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2170320.36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384427.80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2170325.68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384436.22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2170329.25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384462.55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2170339.38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384473.05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2170307.67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384481.05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2170285.02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384456.67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2170276.05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384466.81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2170224.58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384472.33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2170198.40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384476.92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2170180.99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384481.26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2170156.89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384486.41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2170157.73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384488.07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2170147.58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384509.70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2170151.86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384532.36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2170156.13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384539.49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2170122.30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384540.39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2170116.25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384541.15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2170109.92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384543.22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2170090.48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384612.89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2170117.67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384603.29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2170169.89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384621.14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2170173.61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384646.44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2170178.66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384686.07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2170186.70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384713.82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2170192.05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384749.10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2170199.44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384758.12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2170169.24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384735.62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2170162.44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384738.94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2170148.08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1436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384743.54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2170128.17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384764.62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2170132.96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384778.89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2170094.17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384785.29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2170076.77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384792.70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2170078.98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384796.82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2170065.26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384801.90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2170043.63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384787.59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2170039.50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384793.53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2170018.90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384796.06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2170007.42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384820.42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2170016.47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384872.73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2170026.77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384880.85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2170004.62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384890.45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2169983.26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384892.97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2169964.53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384891.44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2169957.01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384889.59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2169947.93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384886.20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2169931.48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384888.92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2169916.26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384883.75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2169915.32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384886.94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2169897.60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384894.22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2169898.89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384897.79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2169878.92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384891.41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2169877.78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384893.51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2169854.48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384914.67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2169856.32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384914.91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2169852.49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384916.67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2169826.88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384914.73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2169826.70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384916.73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2169799.02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384927.99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2169800.17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384930.29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2169777.63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384919.16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2169766.44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384919.77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2169760.47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384923.36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2169725.57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384909.22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2169724.12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384910.17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2169714.84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1473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384991.21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2169716.52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385000.17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2169848.08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385005.28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2170006.49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385010.39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2170143.74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385006.01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2170191.92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385002.36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2170226.96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384989.95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2170273.68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384960.65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2170355.84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384884.02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2170531.78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384774.71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2170758.50</w:t>
            </w:r>
          </w:p>
        </w:tc>
      </w:tr>
      <w:tr w:rsidR="009312ED" w:rsidRPr="00FE0827" w:rsidTr="00232210">
        <w:tc>
          <w:tcPr>
            <w:tcW w:w="5000" w:type="pct"/>
            <w:gridSpan w:val="3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4745BD">
              <w:rPr>
                <w:rFonts w:cs="Times New Roman"/>
              </w:rPr>
              <w:t>Границ</w:t>
            </w:r>
            <w:r>
              <w:rPr>
                <w:rFonts w:cs="Times New Roman"/>
              </w:rPr>
              <w:t>ы</w:t>
            </w:r>
            <w:r w:rsidRPr="004745BD">
              <w:rPr>
                <w:rFonts w:cs="Times New Roman"/>
              </w:rPr>
              <w:t xml:space="preserve"> зоны охраняемого природного ландшафта – ЗОПЛ (10)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388637.24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2163653.26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388484.65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2163738.93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388345.45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2163795.68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388255.71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2163835.82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388137.50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2163893.87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387983.95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2163958.46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387945.12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2163989.75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387916.33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2164030.30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387879.42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2164082.81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387851.58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2164109.50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387818.50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2164125.13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387775.00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2164119.36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387756.09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2164126.85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387745.18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2164153.87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387735.19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2164222.76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387735.87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2164331.85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387736.33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2164448.89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387731.46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2164562.09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387699.88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2164903.48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387653.38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2164899.46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387540.89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2164885.38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387523.27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2165062.60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387515.55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2165171.51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387500.00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2165220.30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387459.64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2165266.75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387436.17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2165317.15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387391.64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2165534.39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387360.56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2165601.05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387346.41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2165640.14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387343.55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2165690.40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387350.54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2165734.78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387351.49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2165805.10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387343.98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2165846.14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387322.92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2165870.96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387225.68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2165949.67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387314.67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2166045.85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387360.00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2166093.77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387381.18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2166112.98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387392.94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2166129.28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387394.25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2166139.92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387283.76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2166236.44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387278.44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2166245.80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387279.99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2166256.97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387298.97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2166291.28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387341.76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2166382.07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387349.27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2166421.73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387354.26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2166446.40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387365.96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2166465.41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387628.02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2166585.70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387635.98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2166596.78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387640.78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2166612.41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387649.48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2166647.95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387817.95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2167143.56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387862.23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2167259.05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387882.07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2167369.13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387887.38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2167448.98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387887.67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2167537.49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387880.03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2167584.28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387863.31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2167646.34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387735.94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2167939.04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387660.13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2168064.29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387559.14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2168213.97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387402.99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2168395.38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387328.49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2168435.74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387093.33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2168525.17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386923.43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2168549.48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386773.14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2168597.07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386645.61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2168920.86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386381.36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2168930.99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386668.43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2169439.49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386681.17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2169465.72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386692.32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2169451.87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386699.81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2169442.81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386708.67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2169431.60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386714.24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2169424.30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386719.49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2169418.79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386725.29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2169414.59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386733.57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2169413.36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386740.72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2169413.99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386747.02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2169415.87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386755.72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2169419.16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386765.99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2169423.32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386780.32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2169429.52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386798.91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2169439.07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386815.41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2169447.26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386832.07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2169455.83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386842.77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2169461.40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386864.90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2169472.13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386886.92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2169481.93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386909.22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2169491.22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386924.81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2169498.94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386937.45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2169504.82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386951.63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2169511.75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386961.28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2169516.23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386969.30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2169520.08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386974.23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2169522.59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386978.71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2169524.96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386984.75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2169527.83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386989.28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2169530.08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386995.95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2169533.47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386999.85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2169535.27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387049.76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2169559.42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387096.76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2169582.08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387210.55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2169635.55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387240.21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2169649.92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387247.64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2169655.01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387252.93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2169662.54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387257.42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2169671.59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387259.24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2169681.16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387238.59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2170010.41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387229.80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2170184.97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387227.31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2170264.91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387224.81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2170329.97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387225.15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2170337.30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387227.32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2170341.76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387233.18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2170345.18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387249.35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2170347.29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387257.50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2170348.53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387263.18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2170352.30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387266.26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2170357.66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387259.64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2170553.41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387253.76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2170681.22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387253.10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2170776.34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387246.03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2170951.68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387239.01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2171013.63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387211.69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2171139.18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387152.60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2171296.85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387136.00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2171342.65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387114.35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2171332.24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387061.62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2171310.67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387007.69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2171288.44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386957.54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2171268.11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386908.66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2171250.29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386887.08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2171242.01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386857.69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2171231.32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386831.69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2171223.73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386798.66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2171213.50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386760.51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2171202.45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386754.78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2171200.79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386713.62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2171188.74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386659.75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2171172.83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386655.83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2171171.60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386590.95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2171151.31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386553.49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2171139.25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386511.60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2171125.97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386487.47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2171116.43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386470.32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2171112.58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386448.11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2171111.32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386408.12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2171110.03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386373.82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2171106.86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386334.46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2171102.43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386288.72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2171097.34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386267.12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2171092.85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386259.61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2171090.98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386244.93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2171085.25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386237.94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2171075.77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386234.15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2171061.76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386236.04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2171042.74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386243.67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2171005.31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386249.58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2170975.86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386320.18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2171006.57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386341.88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2170857.27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386382.00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2170857.27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386438.62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2170851.55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386703.52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2170864.01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386927.90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2170697.81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386929.99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2170640.67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386807.40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2170627.17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386747.16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2170673.91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386584.06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2170768.44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386359.56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2170735.59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386379.54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2170598.17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386255.91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2170573.01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386256.72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2170571.95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386260.74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2170566.61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386266.36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2170558.86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386269.29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2170555.06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386273.53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2170549.13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386276.49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2170545.01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386279.52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2170540.88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386285.10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2170532.99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386288.32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2170528.39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386291.57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2170523.51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386300.71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2170509.98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386305.73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2170503.29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386309.20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2170499.18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386313.03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2170494.38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386314.23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2170492.95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386315.87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2170490.84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386317.61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2170488.40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386321.04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2170484.56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386323.07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2170482.33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386324.67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2170480.19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386327.38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2170478.27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386330.93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2170476.11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386333.19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2170474.55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386336.85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2170472.44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386339.30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2170470.78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386342.61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2170468.78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386344.50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2170467.10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386347.39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2170464.62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386349.42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2170462.69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386351.94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2170459.89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386354.10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2170457.10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386356.39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2170453.41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386358.45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2170449.34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386359.66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2170446.41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386360.85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2170442.93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386362.08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2170438.88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386363.24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2170435.33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386364.07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2170432.36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212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386365.08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2170428.81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386366.31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2170425.76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386367.23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2170422.35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386368.56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2170419.08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386370.45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2170415.35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386372.36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2170412.18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386374.80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2170408.78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386381.77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2170398.97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386386.26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2170392.93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386390.18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2170387.84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386393.80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2170382.29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386398.05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2170375.72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386401.26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2170369.99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386404.23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2170364.63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386405.97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2170360.29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386408.59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2170355.63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386412.15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2170349.14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386416.86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2170344.61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386419.80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2170341.60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386422.94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2170338.56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386427.82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2170333.32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386433.14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2170328.52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386435.14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2170326.32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386437.10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2170324.52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386441.47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2170320.88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386445.37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2170317.34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386451.49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2170311.02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386457.58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2170303.90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386459.32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2170301.74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386462.22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2170298.26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386466.44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2170292.88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386468.49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2170290.19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386476.50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2170279.21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386485.33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2170267.07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386489.69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2170261.27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386501.38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2170245.41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386510.52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2170233.01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249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386515.62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2170225.76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386523.57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2170215.24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386530.68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2170205.75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386538.47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2170195.52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386545.94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2170185.00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386558.16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2170167.56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386560.69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2170163.92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386562.69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2170161.56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386564.67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2170159.56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386566.22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2170157.99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386568.09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2170156.21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386569.79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2170154.92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386571.31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2170153.68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386573.88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2170151.99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386576.37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2170150.83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386579.36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2170149.99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386582.20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2170149.62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386584.52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2170149.72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386586.31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2170149.78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386590.66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2170137.82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386547.35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2170102.74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386497.89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2170060.59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386483.31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2170047.38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386454.98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2170023.37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386427.76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2170000.80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386424.63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2169997.95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386422.49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2169996.07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386420.66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2169994.20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386419.40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2169992.91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386417.43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2169991.57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386415.63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2169990.43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386413.92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2169989.30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386411.65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2169987.79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386409.99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2169986.43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386408.86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2169985.34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386407.67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2169984.22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386406.56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2169982.95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286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386405.35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2169981.97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386403.87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2169981.34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386401.71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2169979.97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386398.95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2169977.02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386395.62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2169974.22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386391.57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2169971.38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386389.74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2169969.69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386388.24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2169968.21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386386.50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2169966.97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386384.31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2169965.24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386382.35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2169963.56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386379.83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2169961.46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386378.88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2169960.25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386378.55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2169959.64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386378.25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2169959.33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386377.85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2169959.17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386377.22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2169959.12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386376.35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2169959.01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386375.64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2169958.72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386374.93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2169958.21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386374.11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2169957.51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386373.33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2169956.80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386372.94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2169956.56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386372.26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2169956.30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386371.23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2169955.85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386370.21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2169955.12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386369.30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2169954.40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386368.37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2169953.51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386366.99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2169952.92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386366.37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2169952.37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386365.27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2169951.47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386363.93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2169950.39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386362.83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2169949.60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386360.66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2169948.67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386358.06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2169946.72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386356.76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2169945.83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386356.05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2169945.59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323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386354.23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2169944.75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386351.16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2169942.88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386348.04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2169940.75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386345.26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2169938.71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386343.63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2169937.50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386341.17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2169936.02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386338.14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2169934.18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386335.89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2169933.09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386334.49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2169932.54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386331.82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2169931.82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386329.19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2169931.27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386325.76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2169930.67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386324.42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2169930.31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386323.16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2169929.38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386321.86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2169928.37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386318.43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2169926.09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386314.97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2169923.86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386312.18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2169920.74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386307.31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2169918.17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386304.77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2169915.17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386303.67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2169912.37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386301.56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2169909.37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386296.05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2169907.36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386292.19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2169908.60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386286.61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2169913.27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386289.23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2169916.70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386293.19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2169922.97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386296.39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2169929.77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386298.15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2169933.82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386300.53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2169939.66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386301.50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2169944.23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386301.70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2169949.39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386301.57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2169953.12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386301.00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2169956.41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386300.32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2169960.08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386299.40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2169964.42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386298.48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2169966.92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360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386297.48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2169969.77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386296.10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2169972.24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386294.02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2169974.70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386290.97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2169977.81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386285.24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2169983.58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386280.66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2169988.30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386275.67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2169994.31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386266.06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2170004.75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386262.39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2170008.39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386258.82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2170012.16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386253.44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2170019.09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386248.09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2170026.71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386245.73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2170030.13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386244.18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2170032.74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386242.61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2170035.26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386240.38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2170037.74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386237.94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2170040.02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386235.57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2170041.86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386233.54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2170043.43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386231.77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2170044.86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386229.33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2170046.30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386226.68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2170047.47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386220.36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2170049.81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386211.64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2170052.75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386204.96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2170054.75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386200.59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2170056.04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386196.33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2170056.63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386194.75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2170056.93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386195.00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2170058.09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386194.97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2170059.88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386194.28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2170060.80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386193.86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2170061.80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386193.81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2170062.88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386193.81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2170064.44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386191.94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2170064.60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386190.54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2170064.65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386189.43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2170064.84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397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386188.35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2170065.32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386187.44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2170066.34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386186.48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2170067.52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386185.51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2170069.68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386184.98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2170071.61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386185.11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2170073.09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386185.82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2170074.61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386185.87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2170076.22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386185.32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2170077.78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386184.44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2170079.02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386184.00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2170080.60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386184.25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2170082.43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386184.47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2170084.05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386184.56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2170085.78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386184.76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2170087.42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386185.03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2170089.58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386185.16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2170091.74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386185.16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2170093.31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386185.16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2170094.78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386185.11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2170096.81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386185.00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2170099.31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386184.82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2170101.06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386184.53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2170103.67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386183.71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2170106.11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386182.68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2170108.24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386182.58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2170109.99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386181.44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2170111.20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386179.92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2170112.20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386178.12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2170113.11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386176.25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2170114.84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386173.54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2170118.29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386172.61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2170119.64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386170.19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2170123.13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386167.92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2170127.48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386166.92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2170130.32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386165.86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2170134.34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386165.08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2170139.18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434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386164.73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2170145.43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386163.86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2170149.59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386162.24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2170153.26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386160.92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2170157.08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386159.89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2170161.35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386159.25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2170165.54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386160.30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2170169.45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386160.88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2170174.61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386162.37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2170178.81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386163.52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2170181.97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386164.73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2170186.18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386165.97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2170190.18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386167.17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2170193.18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386168.56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2170196.70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386169.24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2170198.95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386169.24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2170202.53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386168.47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2170205.17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386167.68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2170207.46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386166.63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2170210.15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386165.52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2170212.67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386164.84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2170215.45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386164.73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2170218.03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386165.13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2170220.33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386165.79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2170222.09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386167.04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2170225.97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386167.79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2170230.08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386167.50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2170233.77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386166.63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2170235.70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386166.39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2170237.73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386166.36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2170239.77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386167.08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2170241.41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386167.56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2170243.06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386168.01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2170244.79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386168.16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2170247.14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386168.69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2170248.82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386169.72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2170250.11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386170.40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2170251.09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471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386170.50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2170252.63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386170.27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2170254.10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386169.94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2170255.43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386169.69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2170256.87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386169.79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2170258.39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386169.74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2170260.37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386169.92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2170262.59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386169.61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2170264.72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386169.56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2170266.91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386169.68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2170268.48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386169.79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2170270.36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386170.23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2170272.08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386170.79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2170273.79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386171.32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2170275.32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386171.56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2170277.35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386171.16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2170279.96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386170.64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2170282.04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386170.16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2170284.76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386170.04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2170287.05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386170.37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2170288.33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386171.36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2170290.01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386172.23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2170291.67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386173.06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2170293.88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386173.45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2170295.15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386173.91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2170296.77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386174.12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2170299.13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386173.77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2170301.66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386173.11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2170302.82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499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386172.39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2170303.63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386171.32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2170304.30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386170.29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2170304.66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386169.74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2170305.14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386169.08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2170306.06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386168.20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2170306.95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386167.60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2170307.62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386167.13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2170308.67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386166.81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2170309.95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508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386167.02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2170311.43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386167.20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2170313.11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386167.29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2170314.63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386167.16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2170315.79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386166.75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2170316.27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386166.24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2170316.45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386165.46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2170316.45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386164.59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2170316.45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386163.69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2170316.39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386162.52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2170316.59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386161.20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2170317.00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386160.56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2170318.20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386160.12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2170319.82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386159.88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2170321.41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386159.56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2170322.20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386158.75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2170322.91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386157.80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2170323.41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386156.89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2170323.75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386155.79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2170323.72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386154.00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2170323.28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386153.05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2170322.99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386151.36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2170322.51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386149.94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2170322.48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386149.04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2170322.43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386148.13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2170322.87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386147.49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2170323.64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386146.35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2170324.41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386145.12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2170324.28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386144.25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2170324.16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386142.93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2170323.83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386141.07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2170323.52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386139.63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2170323.59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386137.87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2170323.80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386136.69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2170323.80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386134.99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2170324.20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386133.07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2170324.64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386131.44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2170324.96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545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386130.11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2170325.36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386128.98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2170327.31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386128.30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2170329.32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386128.35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2170330.82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386127.85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2170332.53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386126.40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2170334.01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386124.84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2170335.01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386122.68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2170335.61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386121.18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2170335.93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386117.43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2170336.21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386116.55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2170336.73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386116.56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2170337.60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386117.33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2170338.53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386117.43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2170339.62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386117.36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2170341.37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386116.43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2170343.53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386115.30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2170344.42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386113.81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2170345.21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386112.58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2170346.05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386111.21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2170346.65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386109.02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2170348.30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386107.79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2170349.85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386107.55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2170351.06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386107.94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2170352.57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386109.58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2170354.06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386109.97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2170354.99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386109.74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2170355.94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386109.58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2170356.70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386109.78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2170357.63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386110.87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2170358.97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386111.58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2170359.86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386112.08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2170360.90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386112.98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2170363.47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386112.50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2170364.99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386111.61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2170366.04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386109.89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2170366.43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386107.91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2170365.50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582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386106.20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2170365.31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386104.17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2170365.11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386102.56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2170365.22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386099.54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2170365.35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386096.08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2170365.83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386094.70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2170366.20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386091.64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2170366.70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386090.07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2170366.99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386088.22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2170367.38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386085.33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2170367.63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386083.40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2170367.36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386081.85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2170367.17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386080.74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2170367.22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386074.37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2170375.72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386068.22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2170379.51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386066.38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2170381.25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386064.41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2170383.41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599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386063.19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2170385.29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386061.84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2170389.00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386061.39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2170390.87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386060.88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2170393.03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386058.75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2170393.96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386055.75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2170394.53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386052.42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2170394.53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386049.62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2170394.70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386047.36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2170395.18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386045.50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2170395.70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386044.69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2170397.25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386043.91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2170399.26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386043.57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2170401.21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386042.93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2170403.58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386040.50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2170405.13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386039.28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2170405.97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386038.44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2170407.01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386038.13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2170409.12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386037.29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2170410.70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386036.37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2170412.18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619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386035.71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2170413.34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386034.42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2170413.86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386033.49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2170414.47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386031.67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2170415.87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386030.38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2170417.55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386029.54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2170418.54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386029.22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2170420.11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386028.40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2170422.51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386028.23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2170425.22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386028.39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2170429.15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386028.48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2170432.47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386026.85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2170441.20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386026.71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2170444.02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386026.55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2170445.29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386026.04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2170446.55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386025.11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2170448.05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386024.32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2170450.09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386023.56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2170451.14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386022.42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2170452.01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386021.68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2170452.41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386021.14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2170453.21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386021.02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2170454.43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386020.89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2170455.62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386020.84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2170457.55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386020.74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2170461.33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385778.44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2170447.19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385767.98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2170704.94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385764.58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2170705.09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385760.92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2170704.89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385757.81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2170704.68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385755.62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2170704.45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385753.83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2170703.92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385752.15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2170703.65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385749.54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2170703.60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385743.64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2170703.36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385739.85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2170703.29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385698.60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2170697.98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656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385648.59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2170690.31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385561.48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2170535.51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385553.18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2170507.06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385544.44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2170473.07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385537.71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2170449.89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385530.74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2170424.80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385503.93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2170299.86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385494.75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2170246.37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385485.06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2170205.16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385475.69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2170172.72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385468.39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2170141.34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385453.16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2170077.41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385444.71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2170039.70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385396.60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2169841.51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385339.74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2169603.05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385275.80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2169351.93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385276.09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2169346.51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385272.48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2169329.72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385259.46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2169270.79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385223.84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2169109.12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385202.06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2169007.10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385187.83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2168940.24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385157.06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2168802.85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385155.75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2168797.09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385148.99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2168766.90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385188.64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2168754.01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385226.26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2168741.78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385326.81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2168715.72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385444.04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2168683.24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385451.88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2168681.01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385577.59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2168648.97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385679.11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2168621.95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385700.65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2168617.99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385722.30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2168613.78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385719.96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2168266.57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385719.64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2168214.08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385720.56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2168165.62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693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386010.24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2168152.05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386288.87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2168129.43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386439.94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2168118.62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386487.11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2167996.47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386443.63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2167972.91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386432.93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2167952.93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699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386458.74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2167831.73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386466.04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2167774.84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386467.73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2167743.77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386445.85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2167738.38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386400.29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2167732.28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386401.17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2167715.57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386448.60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2167722.64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386448.22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2167727.33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386457.63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2167728.88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386461.06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2167728.04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386463.69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2167726.51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386467.25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2167724.03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386470.50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2167717.51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386476.11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2167701.94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386515.68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2167711.20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386530.57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2167712.75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386587.68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2167719.71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386598.04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2167617.42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386612.03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2167617.30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386612.73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2167585.49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386589.47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2167580.70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386584.32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2167573.12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386587.05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2167568.29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386588.37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2167562.45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386589.18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2167549.15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386571.88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2167543.63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386560.63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2167539.17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386552.28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2167535.03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386547.27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2167533.34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386550.74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2167514.55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386539.09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2167506.82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730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386517.98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2167494.67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386507.70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2167505.98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386512.39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2167509.32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386509.62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2167516.37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386503.80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2167525.94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386496.42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2167528.91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386484.44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2167529.73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386473.69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2167523.60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386467.94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2167523.41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386461.45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2167525.12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386452.65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2167527.57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386441.52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2167532.90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386431.71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2167533.01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386414.22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2167533.01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386405.49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2167532.74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386394.57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2167532.18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386388.28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2167532.18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386388.02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2167546.66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386392.93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2167568.78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386396.30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2167582.57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386371.95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2167615.60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386361.09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2167613.52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386355.54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2167613.20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386347.30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2167614.76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386344.14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2167615.79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386335.96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2167616.60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386330.87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2167616.63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386326.02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2167616.24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386322.86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2167615.24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386320.61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2167614.36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386316.78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2167612.72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386310.47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2167609.67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386304.86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2167607.19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386297.44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2167604.66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386291.99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2167603.31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386285.29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2167601.47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386277.04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2167599.91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767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386263.96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2167597.03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386247.50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2167593.62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386229.06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2167589.81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386219.65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2167587.66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386205.46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2167585.12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386166.47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2167576.98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386159.38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2167575.55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386116.46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2167565.75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386093.76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2167560.34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386074.38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2167555.07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386063.44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2167551.75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386055.53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2167549.59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386047.08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2167546.54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386040.29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2167544.92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386030.94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2167541.65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386025.45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2167539.74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386019.81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2167537.61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386012.74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2167534.49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386008.00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2167532.21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386002.62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2167529.05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386000.00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2167527.05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385996.77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2167524.49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385993.75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2167521.19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385989.97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2167515.73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385988.46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2167513.44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385987.33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2167510.68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385985.95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2167508.27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385984.75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2167505.71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385982.82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2167501.50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385981.29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2167497.72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385979.47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2167493.88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385972.86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2167480.01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799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385970.96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2167476.69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385968.42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2167472.76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385966.79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2167470.49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385965.18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2167468.28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385962.65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2167465.12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804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385959.66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2167461.80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385956.75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2167458.93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385953.27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2167455.93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385949.73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2167453.12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385947.02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2167450.99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385943.17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2167448.11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385939.48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2167445.75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385936.45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2167443.68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385932.57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2167440.86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385928.78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2167438.63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385923.32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2167434.86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385920.02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2167432.95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385915.04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2167429.50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385911.93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2167427.63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385907.46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2167424.93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385903.91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2167422.49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385899.78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2167420.13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385892.76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2167415.65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385889.73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2167413.56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385886.26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2167411.57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385882.23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2167409.53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385879.04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2167407.96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385872.57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2167404.45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385866.24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2167400.99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385856.16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2167396.00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385847.34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2167391.82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385841.49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2167389.14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385834.97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2167386.43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385828.39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2167383.62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385823.36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2167381.70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385820.07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2167380.14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385818.05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2167379.07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385815.66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2167378.09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385811.40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2167376.30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385806.84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2167374.95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385802.99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2167374.22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385799.30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2167373.22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841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385792.79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2167371.50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385788.01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2167370.02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385784.99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2167373.09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385782.30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2167375.30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385777.95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2167378.91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385774.63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2167381.95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385772.57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2167384.05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385769.86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2167387.05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385767.93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2167389.03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385766.10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2167385.84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385764.03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2167380.79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385762.45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2167375.77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385761.01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2167370.74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385759.56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2167363.52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385758.15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2167357.72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385760.17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2167345.48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385759.98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2167291.62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385767.97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2167231.44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385744.32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2167165.10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385713.71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2167158.36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385684.45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2167152.27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385669.65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2167149.18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385521.92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2167116.56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385494.22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2167116.37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385484.60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2167117.85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385465.78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2167119.27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385410.88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2167132.59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385406.14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2167134.75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385403.59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2167136.16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385400.29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2167137.64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385343.12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2167164.00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385342.34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2167168.16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385335.94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2167197.97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385331.85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2167214.49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385319.79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2167212.53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385311.45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2167211.82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385288.19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2167208.10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878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385252.07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2167203.05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385233.96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2167200.92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385231.48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2167212.63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385227.22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2167237.49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385225.80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2167250.97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385224.02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2167260.56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385219.06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2167287.54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385214.80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2167307.42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385211.24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2167324.46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385208.40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2167338.31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385198.82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2167336.17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385188.17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2167336.17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385176.09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2167335.46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385162.25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2167334.39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385146.99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2167334.04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385135.28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2167333.33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385121.43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2167333.33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385111.48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2167331.91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385096.58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2167330.85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385086.99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2167330.49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385075.64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2167329.78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899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385067.46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2167330.14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385057.17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2167330.85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385045.46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2167330.49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385035.88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2167329.78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385026.99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2167329.07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385010.49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2167329.59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384972.24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2167329.94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384944.37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2167333.42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384934.00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2167330.87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384927.45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2167325.81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384922.46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2167322.86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384916.78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2167316.47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384910.38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2167312.92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384902.61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2167306.75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384880.53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2167294.68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384857.07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2167293.92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915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384843.83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2167292.99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384829.41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2167352.99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384828.05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2167360.27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384827.09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2167364.81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384816.74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2167418.61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384790.55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2167538.74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384789.38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2167544.23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384777.11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2167600.47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384758.19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2167689.58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384757.12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2167694.86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384740.82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2167771.36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384714.89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2167892.41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384716.40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2167898.41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384730.36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2167954.00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384740.20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2167996.95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384744.55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2168016.41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384747.11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2168027.03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384748.61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2168032.75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384750.00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2168038.05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384779.56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2168147.32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384780.67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2168151.52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384782.67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2168158.82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384795.63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2168206.64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384800.23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2168225.14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384810.69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2168266.36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384811.59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2168270.00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384818.26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2168308.76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384827.31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2168362.69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384829.62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2168376.97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384830.55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2168382.61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384841.04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2168447.29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384843.28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2168461.36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384844.94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2168471.68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384860.37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2168568.28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384861.87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2168577.63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384871.88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2168643.89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384878.55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2168687.89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952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384860.07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2168690.89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384855.66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2168691.79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384832.44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2168696.77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384790.68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2168705.66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384781.68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2168707.37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384770.54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2168709.61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384762.63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2168711.18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384750.03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2168713.88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384743.37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2168715.36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384688.33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2168727.28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384677.02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2168729.48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384673.05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2168908.79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384636.78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2169092.70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384549.48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2169078.81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384481.14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2169067.45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384473.95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2169094.97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384467.31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2169109.20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384374.07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2169094.97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384310.58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2169095.27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384302.19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2169090.62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384228.75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2169140.10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384197.30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2169161.65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384181.25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2169175.25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384161.43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2169193.28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384143.20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2169199.42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384150.87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2169255.79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384150.10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2169284.50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384149.78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2169318.16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384143.91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2169431.84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384139.74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2169476.32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384138.01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2169494.22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384139.04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2169507.74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384142.55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2169525.36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384144.07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2169538.75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384141.29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2169553.96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384139.43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2169560.23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384138.50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2169569.23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989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384213.37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2169582.95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384309.39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2169609.11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384351.47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2169619.34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384333.75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2169696.64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384313.81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2169759.49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384274.80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2169899.24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384261.72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2169948.07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384260.27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2169953.32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384254.49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2169974.81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384246.31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2170006.78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999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384235.26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2170003.64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384229.06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2170027.90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384226.90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2170036.94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384225.30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2170044.86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384222.82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2170055.50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384217.63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2170074.77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384213.40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2170091.35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384209.08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2170110.28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384203.10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2170133.89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384201.30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2170140.21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384199.13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2170149.43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384195.68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2170163.08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384194.13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2170170.68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384190.38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2170187.09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384188.93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2170192.96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384187.08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2170199.34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384185.35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2170205.43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384184.05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2170210.15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384182.87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2170214.44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384182.42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2170218.72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384183.29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2170223.17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384182.60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2170225.36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384167.75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2170246.28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384143.07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2170228.39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384104.82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2170199.66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384080.30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2170181.52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384078.39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2170184.29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1026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384073.51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2170180.41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384066.93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2170175.48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384056.67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2170167.20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384038.22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2170152.83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384026.24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2170143.14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384011.74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2170131.70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384004.10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2170126.05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383997.43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2170121.12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383991.11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2170116.01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383985.75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2170111.68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383976.18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2170104.54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383960.94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2170092.38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383951.56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2170085.21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383936.26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2170074.19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383926.79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2170067.84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383918.07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2170062.20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383901.65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2170050.88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383883.33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2170038.19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383865.82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2170026.13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383854.43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2170018.65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383834.74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2170004.80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383814.12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2169989.51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383805.53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2169983.58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383792.69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2169974.77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383786.31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2169970.37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383780.50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2169966.49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383775.08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2169962.94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383769.23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2169958.96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383760.92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2169953.37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383753.60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2169948.16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383748.63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2169944.87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383742.42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2169940.75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383734.93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2169935.47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383729.72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2169931.51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383724.59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2169927.61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383719.25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2169922.97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383712.70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2169917.65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1063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383703.81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2169909.74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383692.50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2169899.48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383685.81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2169892.87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383682.48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2169889.75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383679.33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2169886.46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383674.00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2169880.87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383669.68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2169876.94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383666.75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2169874.07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383662.57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2169869.74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383660.50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2169867.70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383658.48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2169865.37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383656.74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2169863.70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383653.44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2169860.29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383649.93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2169857.09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383646.68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2169853.61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383642.55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2169848.75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383639.46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2169845.36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383636.60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2169841.72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383634.25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2169838.99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383632.13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2169836.16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383629.45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2169832.91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383627.22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2169830.03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383625.62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2169827.59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383624.38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2169825.43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383623.25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2169823.47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383621.77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2169820.71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383619.85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2169817.34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383618.04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2169814.62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383616.18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2169812.02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383614.14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2169809.29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383612.24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2169806.71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383610.81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2169804.20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383609.12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2169801.68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383607.75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2169798.77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383606.56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2169796.11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383605.43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2169793.20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1099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383604.09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2169790.20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lastRenderedPageBreak/>
              <w:t>1100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383602.98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2169788.11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383601.29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2169785.67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383598.90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2169783.11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383596.25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2169779.99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383594.28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2169777.23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383590.53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2169771.62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383588.74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2169768.62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383587.11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2169765.90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383585.50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2169762.73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383583.94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2169759.94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383582.72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2169757.69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383581.49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2169756.05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383580.07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2169753.89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383578.47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2169752.12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383576.54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2169749.97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383574.64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2169748.00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383572.67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2169745.81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383570.31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2169743.25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383567.25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2169739.64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383562.35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2169734.00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383556.39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2169727.06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383549.37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2169718.39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383545.27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2169712.90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383542.41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2169708.40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383538.75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2169702.73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383534.88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2169696.19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383530.05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2169688.31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383524.81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2169679.75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383519.02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2169669.54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383514.84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2169660.86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383511.48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2169654.13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383508.45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2169648.01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383504.88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2169642.04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383501.46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2169636.56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383498.04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2169630.78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383496.23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2169627.91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383493.15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2169623.87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383489.76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2169617.86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383485.86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2169611.14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383481.29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2169603.61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383477.56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2169597.77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383473.74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2169591.68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383470.31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2169586.69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383465.20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2169580.31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383453.99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2169564.98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383445.64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2169553.47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383436.01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2169538.97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383422.97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2169519.31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383455.97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2169505.53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383459.87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2169503.03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383465.94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2169499.95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383481.48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2169492.98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383491.88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2169489.68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383493.57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2169485.57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383491.88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2169481.12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383488.48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2169476.24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383487.90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2169472.43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383490.18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2169469.49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383546.72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2169436.73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383550.30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2169433.87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383551.02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2169429.39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383549.44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2169425.44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383543.29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2169410.06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383549.79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2169407.88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383553.76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2169406.43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383571.45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2169396.70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383577.48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2169393.14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383587.45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2169388.61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383603.69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2169384.01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383602.08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2169376.35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383599.45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2169367.59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383597.58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2169360.40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383595.39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2169354.20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383591.97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2169346.87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383587.97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2169340.31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383584.57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2169334.53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383580.65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2169328.21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383573.18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2169317.40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383568.62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2169310.12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383562.06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2169299.78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383549.96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2169281.38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383545.38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2169273.19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383540.36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2169264.95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383535.06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2169257.03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383527.92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2169245.06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383518.11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2169228.22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383513.93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2169220.93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383508.52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2169211.42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383502.23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2169202.24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383498.30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2169196.47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383494.33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2169190.54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383490.17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2169184.37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383487.13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2169179.66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383482.67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2169172.00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383478.01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2169164.20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383475.29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2169159.27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383473.55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2169155.32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383469.72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2169146.72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383466.97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2169139.79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1199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383464.38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2169133.75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383462.02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2169127.37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383457.58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2169114.25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383455.66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2169107.32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383452.35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2169096.23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383448.70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2169084.98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383446.11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2169077.99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383444.14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2169072.13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383438.81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2169057.28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383436.05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2169049.60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383432.34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2169040.24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383430.06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2169034.20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383427.08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2169027.56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383421.68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2169013.27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383415.19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2168996.71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383370.25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2168884.35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383365.94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2168873.99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383362.62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2168877.38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383359.27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2168881.79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383356.48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2168886.72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383354.13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2168891.39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383352.02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2168895.40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383349.99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2168897.90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383347.80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2168899.72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383345.72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2168900.29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383343.19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2168900.32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383340.87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2168899.77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383338.63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2168898.27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383336.67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2168896.40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383334.86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2168893.79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383331.98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2168889.94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383330.00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2168887.04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383328.11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2168885.35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383326.05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2168883.88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383323.62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2168882.35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383320.57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2168881.00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383317.43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2168879.76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383312.95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2168878.34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383309.65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2168877.60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383306.06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2168876.99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383303.75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2168877.02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383301.48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2168877.60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383298.23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2168878.51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383294.86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2168879.83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383292.10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2168881.55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383289.06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2168883.59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383286.31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2168885.38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383283.40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2168887.65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383279.67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2168890.15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383276.09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2168892.31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383269.74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2168896.58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383266.63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2168898.80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383264.12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2168900.97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383260.86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2168904.07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383257.32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2168907.89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383253.47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2168912.61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383251.05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2168915.98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383247.12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2168921.50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383243.61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2168926.16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383241.87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2168928.26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383239.62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2168930.43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383237.20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2168932.75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383229.12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2168939.24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383224.76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2168942.88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383222.22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2168945.08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383217.25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2168949.60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383214.17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2168952.32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383210.82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2168955.19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383208.05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2168957.00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383204.60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2168959.70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383201.02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2168961.88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383198.08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2168963.38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383191.81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2168965.97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383187.64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2168968.25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383185.38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2168969.57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383183.19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2168971.14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383181.39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2168972.70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383179.29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2168974.63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383176.68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2168978.18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383174.94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2168981.47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383174.18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2168983.63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383173.86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2168985.59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383173.56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2168987.80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383166.44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2168996.51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383154.21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2169005.36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383147.70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2169010.37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383139.63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2169016.56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383129.70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2169025.11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383124.53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2169028.77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383120.44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2169030.91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383115.25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2169032.50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383108.63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2169033.54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383103.91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2169033.20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383093.75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2169032.11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383090.55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2169032.78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383086.92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2169035.07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383080.19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2169046.72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383090.07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2169054.05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383098.67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2169062.70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383103.96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2169071.14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383106.23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2169076.13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383111.73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2169081.86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383119.31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2169084.58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383128.51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2169086.14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383137.47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2169087.35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383142.35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2169089.06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383147.63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2169090.62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383152.05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2169092.07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383155.43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2169093.36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383158.25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2169095.23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383160.88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2169097.32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383163.31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2169099.79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383165.00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2169102.23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383167.11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2169108.64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383167.92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2169113.48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383168.18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2169117.30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383167.67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2169121.97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383167.19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2169124.69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383166.45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2169127.13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383165.42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2169130.97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383164.50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2169135.22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383163.90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2169138.78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383163.19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2169142.22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383161.94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2169146.67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383161.16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2169149.86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383161.17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2169153.15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383161.91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2169155.45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383163.68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2169158.24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383166.00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2169162.09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383167.80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2169165.76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383170.22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2169171.21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383171.95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2169175.85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383173.73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2169181.26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383175.12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2169187.64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383176.65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2169194.31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383176.95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2169200.26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383177.07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2169214.52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383176.98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2169220.09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383177.52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2169226.25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383179.58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2169230.32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383181.92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2169234.93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383184.19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2169238.55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383186.40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2169241.66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383189.75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2169244.39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383210.82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2168955.19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383208.05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2168957.00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383204.60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2168959.70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383201.02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2168961.88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383198.08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2168963.38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383191.81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2168965.97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383187.64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2168968.25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383185.38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2168969.57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383183.19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2168971.14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383181.39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2168972.70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383179.29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2168974.63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383176.68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2168978.18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383174.94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2168981.47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383174.18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2168983.63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383173.86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2168985.59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383173.56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2168987.80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383166.44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2168996.51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383154.21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2169005.36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383147.70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2169010.37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383139.63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2169016.56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383129.70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2169025.11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383124.53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2169028.77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383120.44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2169030.91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383115.25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2169032.50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383108.63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2169033.54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383103.91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2169033.20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383093.75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2169032.11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383090.55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2169032.78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383086.92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2169035.07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383080.19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2169046.72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383090.07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2169054.05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383098.67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2169062.70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383103.96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2169071.14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1299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383106.23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2169076.13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383111.73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2169081.86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383119.31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2169084.58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383128.51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2169086.14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383137.47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2169087.35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383142.35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2169089.06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383147.63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2169090.62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383152.05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2169092.07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383155.43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2169093.36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383158.25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2169095.23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383160.88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2169097.32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383163.31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2169099.79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383165.00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2169102.23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383167.11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2169108.64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383167.92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2169113.48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383168.18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2169117.30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383167.67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2169121.97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383167.19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2169124.69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383166.45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2169127.13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383165.42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2169130.97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383164.50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2169135.22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383163.90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2169138.78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383163.19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2169142.22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383161.94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2169146.67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383161.16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2169149.86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383161.17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2169153.15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383161.91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2169155.45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383163.68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2169158.24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383166.00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2169162.09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383167.80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2169165.76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383170.22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2169171.21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383171.95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2169175.85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383173.73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2169181.26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383175.12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2169187.64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383176.65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2169194.31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383176.95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2169200.26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383177.07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2169214.52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383176.98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2169220.09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383177.52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2169226.25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383179.58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2169230.32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383181.92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2169234.93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383184.19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2169238.55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383186.40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2169241.66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383189.75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2169244.39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383192.02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2169246.80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383193.18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2169249.67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383194.55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2169253.68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383195.76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2169258.67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383196.05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2169262.41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383198.22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2169267.97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383200.11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2169273.85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383202.63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2169282.70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383203.75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2169290.22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383204.40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2169297.57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383205.69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2169306.64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383205.81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2169314.12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383206.63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2169320.56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383207.73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2169325.81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383208.31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2169329.00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383208.34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2169333.77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383208.39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2169336.29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383208.71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2169339.38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383209.75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2169343.13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383211.74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2169348.45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383213.16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2169355.27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383214.17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2169361.20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383214.90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2169367.16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383215.61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2169374.00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383216.58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2169381.12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383216.97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2169389.29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383217.03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2169396.99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383217.48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2169402.92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383218.46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2169408.22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383219.41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2169414.55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383221.07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2169421.43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383222.12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2169427.45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383222.44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2169433.53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383222.61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2169440.38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383221.92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2169449.67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383220.60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2169457.26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383218.23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2169466.75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383206.59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2169473.31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383205.15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2169486.68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383087.96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2169565.80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383047.34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2169597.32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383006.72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2169627.96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382989.07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2169641.80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382983.94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2169645.85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382960.31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2169662.06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382949.55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2169671.99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382943.60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2169676.07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382939.35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2169683.39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382939.48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2169693.32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382945.39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2169712.42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382945.26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2169719.83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382941.93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2169725.18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382924.91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2169740.24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382890.79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2169779.42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382927.41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2169808.00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382968.03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2169840.56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1399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383006.68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2169872.22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383043.30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2169902.27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383054.34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2169912.80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383087.82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2169941.35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383097.93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2169931.15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383106.36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2169922.68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383112.48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2169916.30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383118.86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2169909.32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383123.43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2169904.97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383129.85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2169898.31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383134.52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2169894.28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383143.14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2169887.16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383154.32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2169878.14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383162.12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2169871.47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383169.87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2169864.89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383174.50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2169861.07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383180.85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2169856.64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383286.77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2169776.44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383325.78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2169754.41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383331.48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2169751.50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383337.70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2169754.61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383341.32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2169755.46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383347.33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2169754.80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383351.99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2169755.46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383356.37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2169756.96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383358.84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2169758.38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383361.30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2169759.62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383363.42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2169761.65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383364.57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2169763.66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383364.99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2169767.26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383363.83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2169773.46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383362.46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2169777.63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383363.01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2169780.71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383364.87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2169783.14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383370.86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2169783.83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383377.65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2169784.27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383381.76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2169786.04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383385.00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2169787.51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383386.50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2169788.33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383388.77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2169788.44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383390.61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2169787.54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383392.68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2169787.15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383397.25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2169788.68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383401.98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2169791.68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383403.40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2169794.00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383408.02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2169798.27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383412.50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2169799.41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383418.48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2169800.00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383423.60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2169801.01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383429.11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2169803.48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383434.69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2169806.70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383437.14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2169809.32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383441.31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2169813.41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383445.72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2169816.28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383448.64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2169818.33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383452.19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2169819.23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383455.86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2169818.33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383457.12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2169818.30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383459.82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2169818.55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383462.95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2169819.76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383466.75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2169822.29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383469.75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2169824.53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383472.42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2169826.87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383475.13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2169828.62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383477.12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2169829.54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383478.94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2169830.96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383480.61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2169831.99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383481.70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2169833.51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383481.99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2169835.22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383485.92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2169838.79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383487.24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2169840.56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383489.14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2169842.17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383491.38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2169842.44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383493.30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2169841.63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383494.98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2169840.35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383496.82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2169839.40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383497.84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2169838.99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383499.05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2169838.90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383500.32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2169839.08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383501.50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2169839.63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383504.09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2169840.56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383506.13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2169841.79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383509.71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2169843.46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383512.10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2169844.79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383514.47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2169846.11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383515.63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2169847.79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383516.37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2169850.36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383517.70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2169852.20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383520.50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2169853.04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383523.12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2169854.20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383526.55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2169856.64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383529.71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2169857.00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383532.98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2169857.09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383536.61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2169857.06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383538.48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2169858.09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383541.31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2169861.41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383544.38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2169866.97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383551.09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2169872.06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383556.56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2169876.86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383561.98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2169882.82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1499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383567.25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2169892.23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383570.25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2169900.95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383573.06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2169910.04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383575.19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2169921.13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383579.30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2169932.18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383587.13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2169943.39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383593.56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2169954.64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383601.25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2169971.38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383603.11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2169980.79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383601.95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2169999.19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383594.94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2170012.16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383582.36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2170031.74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383579.43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2170039.06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383577.80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2170047.83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383576.83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2170053.31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383577.93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2170057.68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383582.14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2170062.45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383586.13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2170064.80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383590.74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2170066.48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383595.96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2170067.89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383599.63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2170068.25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383606.19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2170068.55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383610.41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2170069.57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383612.46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2170070.84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383612.39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2170072.41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383611.02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2170074.25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383611.44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2170076.80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383613.57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2170078.49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383616.16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2170082.39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383618.61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2170083.74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383624.42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2170087.06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383628.23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2170088.81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383631.90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2170090.99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383634.19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2170093.39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383635.85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2170096.07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383636.25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2170099.87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383634.24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2170102.43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383631.29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2170105.31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383630.22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2170109.20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383630.55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2170112.32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383632.27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2170117.11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383633.56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2170121.44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383633.95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2170127.66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383633.67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2170132.14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383631.96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2170136.33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383629.35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2170138.78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383626.04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2170139.78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383621.98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2170139.23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383619.51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2170138.66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383617.05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2170139.10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383613.86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2170140.26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383609.08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2170140.46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383606.01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2170140.76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383603.29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2170142.34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383602.38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2170145.67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383603.82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2170150.94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383604.87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2170158.11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383605.64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2170164.28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383605.02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2170170.40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383606.38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2170176.67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383610.65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2170181.93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383618.14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2170188.50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383622.09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2170194.09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383625.80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2170203.11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383631.25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2170211.63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383637.22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2170221.17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383642.68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2170231.85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383647.55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2170243.97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383651.01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2170251.75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383656.34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2170254.95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383660.82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2170255.43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383664.96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2170254.18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383671.10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2170250.95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383677.08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2170244.74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383681.70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2170241.70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383686.89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2170241.05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383691.77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2170242.66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383695.38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2170246.48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383697.12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2170251.98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383699.34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2170260.82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383699.24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2170265.35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383697.60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2170267.76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383694.57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2170268.39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383689.71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2170268.48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383684.78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2170269.73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383680.91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2170272.55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383679.98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2170277.80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383682.06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2170282.49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383687.28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2170284.97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383709.36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2170284.37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383718.69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2170285.60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383724.80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2170287.74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383733.75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2170294.49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383742.57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2170303.90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383749.11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2170314.23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383757.69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2170325.16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383763.03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2170330.57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383766.64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2170334.48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383768.51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2170339.28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383769.88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2170345.30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1599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383768.88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2170350.77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383762.85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2170359.92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383751.86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2170370.95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383767.56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2170376.75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383773.10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2170379.72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383819.81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2170428.95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383825.38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2170433.79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383876.26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2170464.98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383921.25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2170491.61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383938.22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2170504.45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383955.21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2170517.66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383964.36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2170524.51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383985.56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2170528.00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383991.47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2170529.23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384033.68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2170538.01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384073.91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2170549.85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384148.57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2170583.71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384152.18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2170579.98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384155.66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2170573.10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384160.80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2170557.41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384184.69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2170564.18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384195.74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2170567.75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384205.22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2170570.70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384234.90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2170583.20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384246.43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2170588.64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384253.26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2170591.64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384263.54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2170595.19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384269.22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2170597.33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384275.75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2170599.56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384283.26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2170602.08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384290.30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2170604.81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384296.05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2170606.69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384302.44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2170608.69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384308.01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2170610.38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384314.03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2170620.34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384320.00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2170625.06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384391.98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2170670.78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384414.53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2170686.36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384453.78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2170713.85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384461.93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2170720.71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384471.24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2170728.55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384479.79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2170734.55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384493.35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2170739.03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384507.78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2170743.54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384532.11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2170750.32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384548.48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2170753.81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384571.73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2170760.23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384576.69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2170761.80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384580.67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2170763.45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384586.92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2170764.97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384598.57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2170767.45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384603.42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2170768.21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384608.67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2170769.30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384614.05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2170770.66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384619.27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2170772.22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384627.07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2170775.07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384633.56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2170777.82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384645.58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2170781.91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384670.31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2170789.07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384682.49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2170792.87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384687.60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2170794.67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384691.27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2170795.42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384696.35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2170797.16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384700.05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2170798.63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384701.89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2170799.92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384703.68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2170800.83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384705.11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2170802.17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384706.24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2170803.36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384707.12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2170803.99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384708.11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2170804.24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384710.80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2170804.88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384714.01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2170805.97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384716.91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2170808.00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384719.10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2170810.45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384735.41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2170816.97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384741.46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2170817.59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384759.15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2170816.57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384763.27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2170846.15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384778.26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2170917.20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384791.66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2170986.67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384894.17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2170987.90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384899.19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2170968.00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384916.81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2170912.64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384956.07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2170898.95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384988.06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2170887.31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384981.84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2170963.25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385031.72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2171003.14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385061.78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2171010.01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385078.96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2171014.19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385080.10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2171010.62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385097.55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2171003.64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385257.76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2170964.18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385163.97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2170768.02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385165.31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2170763.73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385167.44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2170760.29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385176.31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2170761.45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385182.58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2170741.38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385197.47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2170747.65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385205.56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2170750.55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385211.26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2170752.77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1699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385215.52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2170754.36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385219.49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2170755.61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385225.38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2170757.68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385231.62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2170759.57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385236.94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2170761.20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385243.66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2170763.81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385250.22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2170766.09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385260.25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2170769.70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385265.66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2170771.62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385272.77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2170774.01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385278.93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2170776.23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385284.00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2170777.95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385289.63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2170780.05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385296.62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2170782.37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385304.59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2170785.01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385313.26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2170787.75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385339.38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2170796.56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385344.05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2170798.15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385348.75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2170799.80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385353.33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2170801.79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385357.29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2170803.47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385361.51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2170805.15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385367.55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2170807.45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385374.25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2170809.92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385379.79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2170811.68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385386.45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2170813.56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385391.20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2170815.32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385395.57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2170816.86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385397.79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2170818.68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385398.80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2170820.49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385399.41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2170822.73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385399.84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2170826.70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385400.12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2170830.30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385400.37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2170835.43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385400.69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2170840.75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385401.41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2170846.36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385402.06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2170851.31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385402.85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2170856.24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385403.93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2170860.88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385404.96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2170864.47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385406.14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2170867.88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385407.44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2170870.77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385409.07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2170873.06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385410.33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2170874.57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385411.73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2170875.70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385415.10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2170877.45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385417.69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2170879.02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385419.27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2170880.18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385421.09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2170881.18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385421.81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2170881.53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385424.31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2170882.34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385427.77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2170883.43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385430.56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2170884.41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385434.15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2170885.82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385436.12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2170886.83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385438.94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2170887.75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385441.27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2170888.59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385443.71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2170889.22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385445.19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2170889.75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385446.77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2170890.34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385448.01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2170891.02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385449.06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2170891.78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385450.86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2170893.18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385452.64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2170894.95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385453.94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2170896.32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385456.06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2170898.71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385458.40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2170901.20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385459.98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2170902.72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385462.56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2170905.07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385464.27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2170906.60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385467.33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2170908.68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385469.82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2170910.03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385473.23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2170912.00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385478.01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2170914.40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385481.73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2170916.53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385484.55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2170917.73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385488.40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2170919.17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385491.75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2170920.20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385495.73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2170921.57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385498.81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2170922.65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385501.66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2170923.79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385504.26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2170924.88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385505.91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2170925.58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385507.80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2170926.21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385509.41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2170926.58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385512.02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2170927.13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385515.53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2170927.85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385517.99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2170928.56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385520.69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2170929.53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385525.83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2170931.54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385531.49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2170933.61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385534.13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2170934.70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385535.91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2170935.47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385545.63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2170940.11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385551.17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2170942.63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385554.75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2170944.22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385557.55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2170945.34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385559.46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2170946.22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385561.45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2170946.83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385563.90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2170947.62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1799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385566.46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2170948.20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385568.46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2170948.43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385570.15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2170948.63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385572.42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2170948.91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385574.54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2170949.15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385577.06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2170949.70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385580.01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2170950.47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385582.20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2170950.91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385585.56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2170951.55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385587.58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2170952.23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385590.06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2170953.04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385591.64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2170953.72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385593.13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2170954.50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385594.32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2170955.03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385596.17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2170955.48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385598.48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2170955.82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385600.84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2170955.87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385604.69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2170956.23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385607.64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2170956.27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385609.64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2170956.43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385612.94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2170956.52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385705.65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2170963.68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385707.51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2170966.05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385709.06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2170969.16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385710.12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2170972.25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385710.96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2170977.41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385711.17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2170981.97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385710.75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2170988.43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385709.83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2170995.07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385709.10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2171000.03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385714.89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2171046.67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385718.77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2171068.52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385719.37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2171071.81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385749.82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2171243.47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385777.80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2171366.54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385788.44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2171413.37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385794.30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2171439.22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385804.05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2171438.92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385816.39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2171439.93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385823.07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2171441.97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385828.75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2171446.61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385836.80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2171457.65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385856.83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2171493.08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385865.87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2171507.06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385872.91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2171513.49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385887.29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2171518.50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385905.34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2171523.19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385919.39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2171527.86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385930.79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2171532.91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385940.80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2171538.55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385967.53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2171557.62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385987.94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2171574.02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386015.35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2171590.07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386030.75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2171599.12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386047.15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2171608.09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386057.19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2171616.12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386064.86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2171625.51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386073.91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2171638.95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386079.24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2171647.27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386081.26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2171652.27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386080.91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2171656.28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386078.94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2171659.64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386074.22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2171661.61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386064.51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2171660.65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386053.49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2171657.59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386038.44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2171652.27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386027.07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2171648.92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386016.70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2171645.92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386006.34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2171645.92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385993.29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2171647.27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385978.60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2171650.61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385960.52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2171655.32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385957.51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2171657.59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385955.17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2171663.66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385955.50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2171674.01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385956.50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2171680.37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385958.85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2171685.07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385964.55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2171689.76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385970.88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2171691.07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385982.24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2171691.13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385999.97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2171689.39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386012.02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2171690.06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386023.75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2171691.79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386040.76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2171695.43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386054.19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2171698.35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386060.15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2171702.12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386067.54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2171709.77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386073.54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2171718.49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386077.91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2171725.48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386080.58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2171733.18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386085.88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2171749.23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386088.62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2171761.31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386091.94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2171767.95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386099.99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2171773.64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386111.36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2171776.34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386136.76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2171780.97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386142.68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2171783.22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386187.93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2171781.98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386212.47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2171768.08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386226.32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2171764.42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1899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386238.38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2171762.56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386259.19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2171763.01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386272.11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2171760.72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386284.59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2171754.64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386296.18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2171744.51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386278.59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2171719.57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386268.89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2171707.95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386250.39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2171695.96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386235.58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2171686.30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386231.00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2171676.98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386230.98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2171670.01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386236.52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2171663.12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386245.75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2171654.32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386259.19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2171646.95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386279.52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2171640.91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386300.34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2171636.29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386338.07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2171633.50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386327.87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2171627.57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386302.74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2171615.70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386288.11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2171608.64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386250.50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2171590.50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386224.44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2171577.95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386218.38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2171574.97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386175.96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2171554.49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386142.06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2171538.07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386135.31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2171534.78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386142.01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2171375.24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386243.79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2171245.53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386251.91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2171232.14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386260.83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2171234.67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386288.32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2171241.85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386301.86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2171244.82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386315.42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2171243.98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386341.18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2171241.44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386370.45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2171237.65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386404.29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2171230.41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386429.26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2171227.05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386444.92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2171224.91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386460.98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2171221.99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386474.98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2171221.12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386487.27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2171223.23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386499.93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2171227.05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386518.97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2171233.80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386541.44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2171240.57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386570.20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2171248.61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386585.44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2171254.97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386592.19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2171258.79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386617.19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2171272.75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386656.97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2171297.28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386678.58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2171309.93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386692.50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2171315.10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386713.25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2171319.31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386733.18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2171323.54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386759.81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2171329.47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386779.71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2171335.43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386803.50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2171343.25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386831.01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2171351.70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386874.18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2171366.91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386923.94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2171382.67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386953.59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2171392.81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386985.48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2171404.90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387006.57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2171410.37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387012.48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2171411.91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387037.42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2171417.00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387053.54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2171421.22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387070.37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2171427.99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387100.10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2171441.97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387131.83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2171469.38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387171.18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2171503.33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387225.89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2171550.53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387276.85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2171594.56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387332.55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2171615.65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387357.87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2171622.82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387404.11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2171627.99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387411.02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2171631.15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387418.06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2171641.27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387427.16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2171657.25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387440.97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2171693.18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387444.74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2171732.43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387444.63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2171754.24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387437.56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2171789.59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387424.44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2171840.74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387408.44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2171932.01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387389.61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2171998.66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387361.71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2172081.56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387345.11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2172130.85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387327.33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2172183.47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387321.15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2172193.88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387315.25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2172203.74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387305.27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2172220.43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387243.21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2172329.06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387222.89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2172378.51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387212.10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2172404.00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387199.71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2172419.66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387178.33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2172442.15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387135.39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2172485.75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387046.57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2172598.63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386553.48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2172550.00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386319.99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2172547.00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386391.57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2172808.39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1999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386463.54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2172878.44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386552.16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2172964.58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386612.89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2173024.92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386871.36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2173297.38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386958.62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2173399.13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386960.36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2173418.87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386956.27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2173464.48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386948.82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2173522.48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386948.40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2173544.62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386954.82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2173572.88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386983.62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2173667.40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386983.97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2173714.68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386979.23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2173789.17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386965.68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2173896.13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386925.77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2174118.10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386928.30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2174126.94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386935.79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2174129.47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387043.61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2174100.64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387390.69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2173999.92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387401.31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2173983.79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387404.18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2173960.18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387388.26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2173839.29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387483.45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2173774.43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387601.63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2173710.00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387752.44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2173620.68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387908.79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2173523.48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387916.83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2173522.16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387927.30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2173522.48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387934.68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2173525.51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387940.53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2173529.70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387945.99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2173535.66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387955.73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2173542.74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387969.52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2173549.47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387983.45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2173553.88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387988.56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2173557.67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387991.15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2173561.91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387992.56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2173566.48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387991.99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2173570.96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387988.05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2173578.05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387980.13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2173590.50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387973.67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2173604.54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387971.01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2173613.04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387969.40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2173620.63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387971.13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2173623.97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387974.20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2173625.17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387977.52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2173624.48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387982.87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2173620.20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387986.46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2173615.88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387991.20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2173612.19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387996.27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2173609.12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388000.10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2173606.92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388006.49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2173606.26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388012.05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2173607.87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388014.88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2173610.19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388016.76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2173613.63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388017.12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2173619.20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388015.30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2173627.81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388010.22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2173639.69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388002.42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2173649.66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387995.04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2173658.16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387988.07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2173667.60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387982.16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2173674.15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387976.89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2173681.16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387972.96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2173688.04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387970.65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2173698.18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387970.35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2173713.96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387970.35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2173736.76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387972.52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2173766.50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387975.62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2173789.37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387983.22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2173826.08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387986.93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2173839.61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387990.86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2173848.34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387997.08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2173857.67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388005.81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2173868.92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388012.02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2173878.84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388016.54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2173887.27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388019.83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2173893.49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388022.43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2173900.06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388022.37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2173904.46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388020.63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2173907.91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388015.09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2173911.62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388012.58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2173915.95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388011.74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2173920.30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388012.50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2173927.42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388014.50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2173936.07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388016.14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2173946.17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388016.30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2173961.14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388018.67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2173986.08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388022.18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2174010.05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388026.77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2174031.35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388029.43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2174041.71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388033.83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2174051.49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388037.18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2174058.05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388043.06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2174066.33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388051.23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2174074.34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388058.61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2174081.15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388063.07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2174087.68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388065.63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2174095.28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388067.37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2174104.24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388067.60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2174114.71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2099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388066.61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2174126.65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388064.34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2174135.54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388060.91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2174140.20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388053.84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2174145.79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388048.98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2174148.23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388045.43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2174151.25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388044.56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2174156.84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388048.73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2174166.34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388051.85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2174173.90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388052.68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2174183.63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388052.40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2174192.56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388050.42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2174204.93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388048.08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2174217.98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388045.22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2174224.57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388041.24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2174229.18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388035.52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2174233.35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388029.22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2174238.49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388024.10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2174243.26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388020.78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2174252.01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388019.02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2174264.36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388017.76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2174275.25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388017.80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2174287.71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388019.12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2174298.64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388021.47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2174311.24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388023.39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2174322.06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388023.98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2174331.13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388022.91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2174338.88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388023.05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2174347.03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388024.91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2174353.12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388034.10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2174365.88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388066.89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2174409.43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388075.20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2174418.64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388083.75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2174431.10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388094.07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2174446.10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388101.96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2174463.56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388106.24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2174475.36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388105.11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2174487.18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388066.55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2174571.04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388045.30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2174613.96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387998.69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2174706.89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387894.37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2174902.40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387795.08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2175009.26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387668.91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2175103.00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387435.12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2175239.89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387319.37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2175328.44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387221.12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2175443.53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387194.23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2175471.20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387173.63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2175497.75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386933.92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2175553.78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387114.83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2175947.23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387254.10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2176302.78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387292.28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2176398.29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387306.60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2176536.83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387299.07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2176680.51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387241.71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2176699.31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387117.66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2177023.08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387016.46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2177107.95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387001.33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2177093.17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386990.19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2177086.53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386978.44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2177083.60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386950.55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2177082.48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386929.13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2177079.37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386910.48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2177072.04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386885.88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2177059.20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386870.61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2177042.90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386862.87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2177029.99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386857.25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2177018.64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386854.95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2177007.78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386857.78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2176996.80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386867.40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2176986.17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386877.35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2176972.75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386886.67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2176963.47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386896.77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2176957.23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386906.68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2176955.83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386920.73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2176950.90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386930.28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2176943.70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386936.53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2176937.21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386939.02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2176929.28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386939.67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2176919.82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386936.83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2176910.86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386932.28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2176903.26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386926.53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2176898.91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386919.21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2176896.58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386908.08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2176896.58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386897.67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2176898.38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386887.27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2176901.97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386878.55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2176906.19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386864.81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2176921.03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386855.17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2176935.14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386848.26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2176944.10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386838.69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2176950.97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386817.39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2176958.31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386785.06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2176967.28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386776.29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2176967.43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386766.76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2176965.51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386756.77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2176962.08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386744.12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2176957.42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386730.63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2176949.98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386717.58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2176942.21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386700.62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2176936.41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386682.99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2176930.65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386674.05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2176930.65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386668.32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2176935.37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386666.38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2176946.05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386664.74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2176958.67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386664.24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2176968.12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386669.52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2176979.97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386679.77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2176997.09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386696.94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2177017.90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386708.56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2177035.36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386712.38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2177047.68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386711.67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2177061.82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386709.22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2177084.64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386712.36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2177133.05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386708.93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2177183.80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386712.98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2177220.90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386714.12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2177244.45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386711.73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2177271.06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386706.42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2177289.20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386699.25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2177303.80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386694.56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2177320.89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386694.00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2177334.44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386695.29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2177349.20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386702.00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2177360.61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386710.62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2177370.48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386727.12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2177377.98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386745.82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2177384.03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386767.37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2177388.43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386783.88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2177394.73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386798.44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2177405.33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386812.26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2177420.97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386821.92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2177444.35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386827.95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2177474.58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386831.31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2177514.16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386829.24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2177524.81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385517.53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2177143.50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385115.25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2177011.48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385029.62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2176969.15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385014.94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2176993.74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385009.82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2177010.94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385004.50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2177035.42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384995.37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2177056.14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384985.01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2177072.28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384974.79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2177087.25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384963.39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2177098.26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384948.98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2177107.09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384939.76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2177113.91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384933.81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2177124.39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384930.12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2177144.33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384932.31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2177156.17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384935.93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2177175.31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384937.27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2177184.43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384941.09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2177190.28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384947.44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2177192.21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384956.27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2177190.84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384966.64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2177186.52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384981.45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2177188.60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384992.34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2177190.04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385009.66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2177188.12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385015.99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2177190.39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385020.68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2177196.87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385024.50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2177204.23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385031.94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2177210.42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385048.34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2177211.61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385059.54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2177210.29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385068.32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2177211.06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385072.17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2177213.83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385076.60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2177220.31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385082.63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2177224.02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385089.01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2177222.67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385093.31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2177218.49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385096.50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2177213.06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385099.67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2177204.94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385102.83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2177196.24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385101.72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2177190.12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385097.58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2177186.43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385094.92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2177180.07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385093.85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2177173.30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385096.00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2177171.86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385098.94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2177175.82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385102.86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2177179.56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385107.58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2177185.12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385110.50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2177191.52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385111.56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2177200.01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385114.14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2177207.01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385113.69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2177216.42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385112.25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2177227.59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385114.56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2177234.28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385119.60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2177240.77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385120.92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2177251.09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385118.04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2177259.21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385112.45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2177266.69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385106.64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2177270.53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385099.38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2177270.37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385090.92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2177267.50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385077.38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2177262.73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385055.40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2177255.69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385034.76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2177252.73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385019.06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2177253.73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385007.82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2177255.73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2299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384997.11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2177261.91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384980.79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2177276.10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384956.80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2177295.40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384942.62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2177308.48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384934.81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2177320.78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384922.05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2177339.64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384871.16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2177422.04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384868.06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2177433.75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384855.21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2177449.51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384846.29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2177458.56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384831.65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2177464.96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384824.03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2177465.78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384819.18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2177468.65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384812.97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2177476.17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384791.02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2177498.52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384775.13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2177507.89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384764.37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2177516.48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384754.46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2177526.89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384743.12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2177534.62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384729.64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2177542.24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384714.81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2177544.11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384702.80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2177542.42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384696.83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2177539.83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384687.62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2177537.78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384673.10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2177536.06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384657.05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2177538.73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384495.78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2177285.03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384430.58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2177163.52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384309.13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2176991.42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384269.16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2176951.42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384195.12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2176862.15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384086.47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2176766.79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384015.29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2176724.55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383978.62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2176673.76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383916.14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2176645.20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383874.56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2176599.36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383808.55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2176552.59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383757.87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2176494.07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383642.95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2176404.13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383570.56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2176354.61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383254.17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2176223.61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383119.26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2176147.94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383041.95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2176106.38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383036.70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2176106.14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383020.40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2176084.52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382823.60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2175968.17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382755.93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2175940.12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382692.29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2175907.03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382567.54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2175873.61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382513.44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2175840.49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382432.98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2175813.56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382138.49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2175735.57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382009.64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2175696.70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381824.07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2175680.01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381807.75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2175668.76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381692.01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2175632.30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381597.75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2175612.91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381569.09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2175595.97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381442.03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2175542.77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381378.52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2175507.33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381320.18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2175446.80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381268.91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2175416.76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381214.16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2175411.89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381146.84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2175376.63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381064.51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2175289.11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381023.60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2175262.35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381014.01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2175225.82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380979.92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2175160.39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380965.89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2175151.19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380962.90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2175138.94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380924.23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2175071.63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380889.86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2175036.92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380878.83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2174998.69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380846.16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2174939.95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380783.69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2174808.34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380761.32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2174778.61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380761.25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2174767.19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380728.70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2174681.54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380702.60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2174639.78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380625.71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2174374.81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380606.87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2174332.36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380541.16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2173978.33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380513.55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2173909.03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380494.74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2173790.49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380460.08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2173606.80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380435.17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2173451.60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380459.33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2173290.33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380452.34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2173067.37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380414.97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2172808.97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380424.24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2172708.77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380432.50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2172557.72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380355.54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2172232.35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380293.89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2172038.27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380250.28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2171963.56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380228.29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2171881.99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380135.85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2171702.93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380447.28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2171680.16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380514.75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2171666.73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380599.28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2171638.65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380669.06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2171630.16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2399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380911.03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2171629.51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381033.58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2171658.02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381027.34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2171457.43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380846.91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2171478.95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380763.44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2171486.90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380734.13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2171493.11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380619.24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2171467.78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380523.21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2171445.99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380523.91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2171386.31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380579.92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2171407.94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380667.77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2171374.60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380725.59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2171380.15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380929.35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2171267.75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380974.97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2171205.79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380967.06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2171182.44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381001.53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2171179.17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381008.75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2171177.24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381018.45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2171173.19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381022.79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2171169.42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381028.83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2171162.91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381038.95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2171154.31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381081.29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2171129.24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381110.53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2171109.49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381150.33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2171088.85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381224.25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2171054.06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381285.19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2171022.61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381289.75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2171017.91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381291.82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2171012.39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381291.83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2171007.52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381288.11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2170991.06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381266.40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2170952.11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381188.10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2170832.19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381233.33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2170807.27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381273.67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2170784.77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381298.23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2170771.08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381276.19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2170722.79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381269.41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2170707.94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381263.94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2170695.95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381246.07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2170642.88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381238.46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2170620.27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381215.05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2170589.38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381173.52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2170534.59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381141.78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2170501.14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381129.20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2170487.87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381077.97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2170433.83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381010.16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2170415.95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381009.46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2170385.53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380967.33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2170374.99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380954.10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2170371.68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380936.40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2170367.25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380835.65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2170386.55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380834.26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2170532.55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380809.95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2170664.80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380807.70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2170677.09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380805.93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2170686.67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380794.98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2170693.11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380786.84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2170697.90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380727.84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2170731.90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380699.34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2170731.40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380637.92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2170708.53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380608.78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2170661.42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380583.92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2170620.97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380604.11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2170607.81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380592.88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2170583.87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380572.58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2170551.01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380544.16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2170516.01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380524.42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2170484.30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380456.63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2170505.48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380448.92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2170501.45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380443.87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2170496.65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380439.76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2170490.84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380422.81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2170463.98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380406.39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2170457.02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380395.69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2170426.49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380307.00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2170363.22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380232.11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2170309.64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380139.44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2170243.21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379904.74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2170061.13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379946.87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2170015.58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379942.70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2169990.29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379884.58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2169939.10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379968.38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2169863.09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380293.64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2169592.31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380292.54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2169584.00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380280.85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2169563.41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380260.29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2169549.52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380207.45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2169534.49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380144.04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2169525.71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379866.12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2169285.79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379924.54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2169234.80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379890.04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2169211.07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379875.01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2169191.29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379853.57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2169171.43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379758.85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2169101.71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379713.31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2169067.93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379697.36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2169054.65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379644.98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2169011.00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379619.74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2168990.12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379580.25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2168964.69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379562.30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2168958.24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2499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379567.80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2168938.33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379565.28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2168933.76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379559.22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2168924.58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379551.44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2168920.88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379541.61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2168914.47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379535.36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2168909.96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379528.82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2168904.03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379521.66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2168898.19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379514.58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2168893.15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379506.87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2168888.32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379496.50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2168883.58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379488.51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2168876.34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379478.36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2168869.89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379467.01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2168864.61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379455.95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2168862.45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379442.04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2168861.32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379429.90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2168859.11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379411.91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2168856.21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379400.06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2168853.04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379394.25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2168853.42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379387.06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2168854.89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379378.70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2168854.92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379369.56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2168858.85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379358.43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2168865.25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379370.82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2168881.83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379381.29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2168898.19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379387.45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2168913.58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379390.30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2168924.61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379390.46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2168935.77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379387.26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2168943.82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379383.08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2168953.80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379377.31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2168963.73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379367.42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2168974.14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379354.29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2168988.34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379342.38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2169000.68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379330.74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2169012.31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379309.06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2169027.49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379294.87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2169036.83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379281.87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2169043.63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379263.11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2169054.44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379244.01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2169061.20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379233.23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2169064.27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379224.54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2169066.36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379208.45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2169067.59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379186.04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2169066.84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379160.06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2169063.00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379129.12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2169056.65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379102.04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2169048.22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379076.97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2169042.58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379060.50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2169042.54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379037.04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2169045.42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379022.82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2169045.74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379011.99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2169042.51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379000.65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2169033.94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378990.41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2169021.46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378975.16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2168989.35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378960.66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2168965.44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378940.14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2168936.38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378923.52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2168907.24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378917.58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2168886.21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378909.22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2168857.24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378903.63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2168825.65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378901.61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2168798.16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378902.73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2168778.65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378902.06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2168767.73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378897.84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2168757.93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378889.56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2168749.00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378879.01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2168741.34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378867.41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2168736.12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378853.65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2168732.83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378837.13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2168732.50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378825.17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2168733.79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378811.15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2168736.83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378751.91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2168759.61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378743.55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2168761.12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378736.25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2168761.89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378728.95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2168760.21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378719.35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2168755.05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378714.45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2168751.00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378685.25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2168709.53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378691.41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2168658.65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378708.80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2168644.05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378721.80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2168609.06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378721.46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2168564.08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378695.46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2168515.76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378667.81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2168495.75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378633.26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2168486.56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378599.36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2168476.63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378618.52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2168417.61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378677.10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2168434.03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378689.38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2168436.22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378715.22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2168445.62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378752.06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2168459.03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378764.35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2168463.50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378767.12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2168469.36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378782.77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2168502.45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378799.87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2168538.61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378832.87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2168538.45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378942.34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2168537.92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378945.61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2168591.00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2599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378956.50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2168606.03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378981.69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2168616.97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379060.95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2168620.85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379089.17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2168622.23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379117.84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2168623.63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379204.53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2168627.87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379208.01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2168645.64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379221.19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2168666.10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379247.73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2168662.99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379278.68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2168658.83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379293.52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2168653.36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379335.92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2168643.99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379328.90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2168601.33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379318.73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2168576.89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379309.22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2168554.95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379303.49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2168537.37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379281.11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2168459.38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379270.88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2168432.20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379267.88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2168423.95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379266.79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2168416.83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379269.51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2168410.19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379273.71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2168404.06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379280.37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2168395.72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379328.55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2168344.17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379366.06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2168316.19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379397.93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2168274.56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379412.85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2168256.77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379423.23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2168235.18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379424.32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2168210.04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379421.80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2168182.35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379417.25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2168131.05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379413.06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2168085.94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379403.38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2168022.72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379399.51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2167989.87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379401.41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2167955.08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379400.60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2167933.90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379396.44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2167914.98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379386.52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2167903.71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379369.24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2167884.09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379359.38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2167852.00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379354.26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2167853.50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379353.13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2167849.96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379339.53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2167807.94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379319.43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2167802.56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379289.41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2167794.52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379286.72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2167793.80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379279.44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2167772.09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379277.36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2167766.34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379274.35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2167764.74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379252.92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2167761.48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379226.76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2167737.84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379208.76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2167718.99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379189.91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2167677.44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379174.92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2167622.19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379156.07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2167560.51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379159.20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2167544.35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379154.65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2167528.12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379163.95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2167510.65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379159.77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2167476.92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379155.74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2167444.42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379158.81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2167426.87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379137.35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2167383.06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379142.33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2167331.72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379143.42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2167313.27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379135.67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2167290.99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379089.64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2167268.44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379079.52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2167263.48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379055.75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2167255.02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379037.20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2167252.02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379003.34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2167246.55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378989.92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2167245.54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378984.93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2167245.16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378947.24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2167242.32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378858.36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2167247.10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378835.86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2167250.29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378741.15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2167253.10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378702.19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2167258.83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378564.99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2167279.00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378559.75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2167280.92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378536.17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2167289.56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378502.95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2167316.57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378497.40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2167333.45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378485.97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2167368.22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378474.17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2167404.05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378467.31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2167424.97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378467.75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2167457.70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378465.71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2167465.95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378454.00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2167471.45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378356.65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2167495.81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378240.21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2167506.92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378234.05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2167510.66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378233.34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2167524.91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378236.53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2167558.79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378235.54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2167565.50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378183.23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2167672.42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378133.33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2167672.13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378134.50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2167764.15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378129.27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2167766.29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378077.31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2167787.53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378063.74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2167797.92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2699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378054.84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2167814.64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378033.04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2167912.89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377961.07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2167965.94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377960.66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2167979.73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377744.86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2168143.93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377694.28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2168155.19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377620.70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2168162.48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377503.77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2168174.06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377484.34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2167870.54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377153.98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2168037.30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377098.15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2168065.48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377090.07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2168072.87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377007.23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2168110.69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376884.32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2168145.73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376861.74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2168152.31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376832.01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2168156.36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376604.45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2168142.63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376557.40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2167935.84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376531.79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2167704.00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376445.60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2167697.11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376402.71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2167684.17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376243.82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2167643.91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376149.54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2167654.13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376030.97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2167800.25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376056.55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2167947.49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376118.93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2168197.33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376142.80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2168356.35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376145.23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2168378.99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376162.37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2168421.06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376177.71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2168456.60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376194.84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2168472.73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376210.56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2168510.46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376222.11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2168526.28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376237.58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2168541.01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376258.70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2168569.04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376275.23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2168603.18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376274.99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2168613.35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376270.37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2168625.33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376219.83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2168623.31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376156.87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2168593.13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376140.96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2168545.48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376115.14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2168468.32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376078.11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2168357.56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376075.36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2168349.32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376061.86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2168308.94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376048.33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2168268.46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376034.87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2168228.21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375966.55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2168221.16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375957.99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2168220.28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375905.77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2168214.88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375897.06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2168213.98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375930.90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2168317.62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375883.51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2168333.04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375898.42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2168378.89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375901.53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2168388.40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375914.14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2168427.65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375828.94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2168401.69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375637.28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2168343.27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375498.69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2168301.05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375467.56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2168239.77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375440.19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2168228.17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375360.89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2168194.54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375325.09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2168246.60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375298.30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2168240.28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375239.91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2168226.50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375181.03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2168212.58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375118.24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2168197.74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375025.36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2168158.71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375010.86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2168220.07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374963.36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2168209.23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374831.38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2168210.60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374742.97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2168195.71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374719.29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2168165.02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374679.02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2168126.27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374605.08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2168105.96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374552.89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2168025.35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374521.99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2167980.14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374507.61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2167942.98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374479.21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2167916.51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374457.60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2167827.99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374439.46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2167779.11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374392.71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2167693.17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374359.15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2167626.82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374350.76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2167581.01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374248.89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2167383.10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374214.30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2167321.78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374198.28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2167261.67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374193.89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2167180.73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374146.85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2167084.28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374126.65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2167006.28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374104.26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2166946.97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374046.85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2166901.59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374027.15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2166916.38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373935.01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2166674.96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373939.06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2166638.43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373951.19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2166626.53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373965.26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2166619.87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373980.41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2166619.28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374021.76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2166641.99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374045.91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2166646.16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2799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374065.08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2166627.71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374116.86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2166572.43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374299.54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2166382.51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374330.61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2166347.45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374323.85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2166293.99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374322.13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2166279.65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374299.22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2166267.99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374292.76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2166258.78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374284.47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2166235.30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374253.28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2166219.22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374220.88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2166218.80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374204.04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2166213.36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374186.32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2166203.27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374100.53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2166146.34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374094.15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2166133.10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374063.40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2166067.70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374051.71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2166060.50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373996.83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2166049.89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373976.84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2166034.36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373880.30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2165969.32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373859.80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2165935.58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373851.60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2165906.27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373826.79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2165889.70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373821.85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2165879.29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373823.79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2165859.36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373805.98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2165798.06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373806.58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2165783.30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373777.52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2165679.90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373778.24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2165660.53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373792.03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2165608.04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373790.61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2165595.81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373777.47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2165582.27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373772.18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2165574.14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373774.06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2165562.58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373763.58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2165521.37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373757.30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2165485.55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373718.14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2165432.27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373954.54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2165409.45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374331.88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2165382.06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374392.40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2165717.18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374484.86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2166259.41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374852.17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2166253.32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374857.85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2166070.98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374615.60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2165420.88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375133.77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2165520.91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375752.18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2165642.48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375862.11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2165663.36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375876.44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2165705.89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375905.17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2165791.17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375969.13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2165871.81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375923.25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2165988.61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375921.86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2166126.26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375963.57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2166169.37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375963.57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2166219.42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375951.98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2166239.80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375954.11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2166248.15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375962.11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2166255.14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376052.34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2166302.73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376165.28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2166362.68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376223.61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2166396.50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376280.85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2166450.05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376358.97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2166523.15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376368.47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2166532.04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376357.90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2166689.99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376352.91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2166765.91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376348.18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2166837.93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376512.68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2166951.54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376516.51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2166962.26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376547.06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2166979.13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376543.46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2166995.35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376528.89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2167020.45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376513.53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2167041.06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376538.79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2167066.46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376537.91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2167078.00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376538.34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2167091.97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376531.98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2167126.53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376643.50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2167121.26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376695.33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2167134.59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376800.45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2167176.59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376810.51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2167171.95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376865.30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2167140.76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376876.72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2167132.12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376884.63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2167117.63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376889.88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2167097.81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376899.18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2167078.31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376906.06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2167063.34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376911.23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2167049.52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376913.01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2167040.93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376916.25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2167035.00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376992.45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2167042.24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377019.83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2167039.90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377086.23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2167026.69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377096.62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2167017.88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377107.76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2166992.58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377136.50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2166985.63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377200.70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2166995.13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377218.58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2167008.90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377215.61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2167014.11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377208.81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2167037.78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377209.27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2167054.92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2899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377213.06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2167063.59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377219.00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2167077.17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377231.98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2167092.47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377244.50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2167097.57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377344.27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2167095.38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377412.88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2167092.40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377413.24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2167051.40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377524.52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2167051.54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377524.77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2167087.54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377536.15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2167087.04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377582.04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2167081.48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377578.46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2167099.36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377576.46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2167109.36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377601.85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2167112.86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377618.50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2167112.94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377676.50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2167113.24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377741.37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2167111.94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377750.17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2167119.81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377747.66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2167139.22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377875.90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2167167.61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377907.10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2167183.12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377920.04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2167181.74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377931.75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2167175.17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377956.31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2167167.53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377955.21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2167190.66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377954.08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2167239.75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377952.57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2167273.64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377948.06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2167348.57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377987.68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2167367.20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377992.91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2167373.10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377998.14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2167391.83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377999.73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2167402.70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378003.10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2167412.49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378010.82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2167419.43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378028.69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2167420.86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378047.92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2167421.53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378067.16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2167423.22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378090.75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2167423.90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378111.79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2167425.47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378139.04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2167393.77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378160.69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2167364.78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378153.64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2167284.71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378136.92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2167213.87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378125.70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2167166.30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378130.21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2167149.77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378246.91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2167148.35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378244.36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2167142.07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378273.91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2167140.33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378267.61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2167096.32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378209.69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2167057.58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378186.75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2167029.20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378138.56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2166981.67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378116.80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2166971.36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378003.23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2166936.70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378001.18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2166943.61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377972.86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2166946.46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377981.14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2166918.33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377986.11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2166901.46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377991.17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2166884.28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378001.67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2166850.20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378009.08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2166826.19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378025.72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2166778.85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378072.23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2166656.70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378080.03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2166638.67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378083.27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2166631.36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378094.06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2166607.07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378110.27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2166570.60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378174.22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2166463.22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378182.41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2166445.21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378181.39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2166437.03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378200.23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2166448.39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378208.58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2166453.43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2971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378463.73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2166607.53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2972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378582.63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2166554.22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2973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378768.90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2166471.99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2974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378942.23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2166396.28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2975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379049.54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2166354.57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2976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379124.46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2166326.63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2977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379158.67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2166333.90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2978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379316.86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2166452.45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2979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379390.00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2166469.21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2980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379442.37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2166461.83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2981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379747.21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2166441.16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2982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379790.55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2166317.25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2983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379749.07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2166222.00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2984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379726.43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2166107.98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2985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379703.83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2165927.34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2986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379793.71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2165934.41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2987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380034.73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2165953.36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2988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380107.27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2165979.50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2989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380240.04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2166022.98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2990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380315.00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2166120.60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2991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380401.56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2166228.00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2992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380528.62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2166262.81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2993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380783.12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2166147.62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2994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380995.44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2166003.69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2995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381104.99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2165944.91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2996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381215.67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2165882.90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2997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381526.45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2165705.59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2998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381514.91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2165436.76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2999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381816.58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2165371.21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3000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382035.82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2165320.90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3001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382094.85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2165272.08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3002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382141.99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2165230.33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3003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382324.79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2165500.21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3004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382385.52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2165683.16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3005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382425.64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2165799.98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3006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382583.37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2165674.72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3007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382594.68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2165439.70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3008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382517.91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2164979.22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3009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382513.82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2164953.10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3010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382495.93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2164839.77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3011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382491.64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2164820.83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3012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382410.57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2164492.60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3013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382405.47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2164480.55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3014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382440.04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2164431.52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3015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382289.09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2164342.09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3016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382178.68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2164274.06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3017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382171.92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2164246.18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3018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382293.97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2164086.09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3019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382454.78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2163879.35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3020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382700.45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2163544.80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3021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382853.80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2163342.99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3022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383113.58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2162971.10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3023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383165.18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2162887.28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3024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383332.48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2162645.81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3025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383372.73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2162590.05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3026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383484.53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2162777.91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3027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383579.32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2162742.69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3028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383639.89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2162712.86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3029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383719.39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2162710.16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3030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384062.89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2162771.32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3031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384219.55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2162811.16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3032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384243.19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2162836.79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3033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384339.94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2162930.37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3034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384485.18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2163025.83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3035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384553.72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2163002.43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3036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384601.89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2162985.68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3037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384748.46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2162941.45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3038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384814.51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2162932.34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3039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384944.43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2163024.72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3040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385215.41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2162785.48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3041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385316.67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2162708.41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3042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385549.91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2162634.51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3043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385573.53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2162621.01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3044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385849.25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2162536.30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3045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385983.70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2162491.44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3046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386140.97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2162438.37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3047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386243.73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2162331.47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3048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386426.10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2162233.61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3049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386643.30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2162122.87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3050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386721.89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2162085.65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3051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386833.47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2161995.52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3052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386916.46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2161944.87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3053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386940.10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2161918.26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3054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386983.99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2161954.33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3055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387097.33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2162003.65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3056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387199.44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2162057.25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3057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387244.95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2162080.23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3058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387436.09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2162240.60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3059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387519.53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2162317.92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3060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387626.52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2162418.64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3061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387759.20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2162492.17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3062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387937.36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2162596.03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3063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387991.17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2162842.89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3064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388087.14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2162948.33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3065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388229.50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2163078.34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3066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388446.93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2163278.36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3067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388507.25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2163333.61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3068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388599.27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2163417.95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3069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388638.88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2163467.75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3070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388643.64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2163555.73</w:t>
            </w:r>
          </w:p>
        </w:tc>
      </w:tr>
      <w:tr w:rsidR="009312ED" w:rsidRPr="00FE0827" w:rsidTr="00232210">
        <w:tc>
          <w:tcPr>
            <w:tcW w:w="1492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before="60" w:after="60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1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388637.24</w:t>
            </w:r>
          </w:p>
        </w:tc>
        <w:tc>
          <w:tcPr>
            <w:tcW w:w="1868" w:type="pct"/>
            <w:shd w:val="clear" w:color="auto" w:fill="auto"/>
            <w:vAlign w:val="center"/>
          </w:tcPr>
          <w:p w:rsidR="009312ED" w:rsidRPr="00294D5C" w:rsidRDefault="009312ED" w:rsidP="005A1338">
            <w:pPr>
              <w:spacing w:after="200" w:line="276" w:lineRule="auto"/>
              <w:ind w:firstLine="0"/>
              <w:contextualSpacing/>
              <w:jc w:val="center"/>
              <w:rPr>
                <w:rFonts w:cs="Times New Roman"/>
              </w:rPr>
            </w:pPr>
            <w:r w:rsidRPr="00294D5C">
              <w:rPr>
                <w:rFonts w:cs="Times New Roman"/>
              </w:rPr>
              <w:t>2163653.26</w:t>
            </w:r>
          </w:p>
        </w:tc>
      </w:tr>
    </w:tbl>
    <w:p w:rsidR="00DC08EA" w:rsidRDefault="00DC08EA" w:rsidP="00580A12">
      <w:pPr>
        <w:jc w:val="both"/>
        <w:rPr>
          <w:rFonts w:cs="Times New Roman"/>
          <w:szCs w:val="28"/>
        </w:rPr>
      </w:pPr>
    </w:p>
    <w:p w:rsidR="00C577A4" w:rsidRDefault="00C577A4" w:rsidP="00C577A4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2.</w:t>
      </w:r>
      <w:r w:rsidRPr="00C577A4">
        <w:t xml:space="preserve"> </w:t>
      </w:r>
      <w:r w:rsidRPr="00C577A4">
        <w:rPr>
          <w:rFonts w:cs="Times New Roman"/>
          <w:szCs w:val="28"/>
        </w:rPr>
        <w:t>Карт</w:t>
      </w:r>
      <w:r>
        <w:rPr>
          <w:rFonts w:cs="Times New Roman"/>
          <w:szCs w:val="28"/>
        </w:rPr>
        <w:t>а</w:t>
      </w:r>
      <w:r w:rsidRPr="00C577A4">
        <w:rPr>
          <w:rFonts w:cs="Times New Roman"/>
          <w:szCs w:val="28"/>
        </w:rPr>
        <w:t xml:space="preserve"> (схем</w:t>
      </w:r>
      <w:r>
        <w:rPr>
          <w:rFonts w:cs="Times New Roman"/>
          <w:szCs w:val="28"/>
        </w:rPr>
        <w:t>а</w:t>
      </w:r>
      <w:r w:rsidRPr="00C577A4">
        <w:rPr>
          <w:rFonts w:cs="Times New Roman"/>
          <w:szCs w:val="28"/>
        </w:rPr>
        <w:t xml:space="preserve">) границ </w:t>
      </w:r>
      <w:r w:rsidRPr="00516390">
        <w:rPr>
          <w:rFonts w:cs="Times New Roman"/>
          <w:szCs w:val="28"/>
        </w:rPr>
        <w:t>зон охраны</w:t>
      </w:r>
      <w:r>
        <w:rPr>
          <w:rFonts w:cs="Times New Roman"/>
          <w:szCs w:val="28"/>
        </w:rPr>
        <w:t xml:space="preserve"> </w:t>
      </w:r>
      <w:r w:rsidRPr="00516390">
        <w:rPr>
          <w:rFonts w:cs="Times New Roman"/>
          <w:szCs w:val="28"/>
        </w:rPr>
        <w:t xml:space="preserve">объектов культурного наследия </w:t>
      </w:r>
      <w:r w:rsidRPr="008E31EE">
        <w:rPr>
          <w:rFonts w:cs="Times New Roman"/>
          <w:szCs w:val="28"/>
        </w:rPr>
        <w:t>регионального значения «Школа, построенная на средства Н.А. Некрасова», 1871-1872 гг. (Ярославская область, Некрасовский район, с. Аббакумцево, д.1); «Усадьба А.С. Некрасова, где жил поэт Н.А. Некрасов в детские годы (1824 - 1832)», первая пол. XIX в. (Ярославская область, Некрасовский район, дер. Грешнево, Центральная ул.)</w:t>
      </w:r>
      <w:r>
        <w:rPr>
          <w:rFonts w:cs="Times New Roman"/>
          <w:szCs w:val="28"/>
        </w:rPr>
        <w:t>: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9571"/>
      </w:tblGrid>
      <w:tr w:rsidR="00EF4C4A" w:rsidTr="00EF4C4A">
        <w:tc>
          <w:tcPr>
            <w:tcW w:w="9571" w:type="dxa"/>
          </w:tcPr>
          <w:p w:rsidR="00EF4C4A" w:rsidRDefault="00EF4C4A" w:rsidP="00EF4C4A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84A1CDD" wp14:editId="4FC12963">
                  <wp:extent cx="5577320" cy="8946952"/>
                  <wp:effectExtent l="0" t="0" r="4445" b="698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/>
                          <a:srcRect l="35194" t="7989" r="35039" b="7118"/>
                          <a:stretch/>
                        </pic:blipFill>
                        <pic:spPr bwMode="auto">
                          <a:xfrm>
                            <a:off x="0" y="0"/>
                            <a:ext cx="5589551" cy="89665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F1DE1" w:rsidRDefault="0059333B" w:rsidP="00EF1DE1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2.1.</w:t>
      </w:r>
      <w:r w:rsidR="00EF1DE1" w:rsidRPr="00EF1DE1">
        <w:rPr>
          <w:rFonts w:cs="Times New Roman"/>
          <w:szCs w:val="28"/>
        </w:rPr>
        <w:t xml:space="preserve"> </w:t>
      </w:r>
      <w:r w:rsidR="00EF1DE1">
        <w:rPr>
          <w:rFonts w:cs="Times New Roman"/>
          <w:szCs w:val="28"/>
        </w:rPr>
        <w:t>Схема расположения листов:</w:t>
      </w:r>
    </w:p>
    <w:p w:rsidR="00EF1DE1" w:rsidRDefault="00EF1DE1" w:rsidP="00EF1DE1">
      <w:pPr>
        <w:jc w:val="both"/>
        <w:rPr>
          <w:rFonts w:cs="Times New Roman"/>
          <w:szCs w:val="28"/>
        </w:rPr>
      </w:pPr>
    </w:p>
    <w:tbl>
      <w:tblPr>
        <w:tblStyle w:val="aa"/>
        <w:tblW w:w="0" w:type="auto"/>
        <w:tblInd w:w="675" w:type="dxa"/>
        <w:tblLook w:val="04A0" w:firstRow="1" w:lastRow="0" w:firstColumn="1" w:lastColumn="0" w:noHBand="0" w:noVBand="1"/>
      </w:tblPr>
      <w:tblGrid>
        <w:gridCol w:w="7088"/>
      </w:tblGrid>
      <w:tr w:rsidR="00EF1DE1" w:rsidTr="00EF1DE1">
        <w:tc>
          <w:tcPr>
            <w:tcW w:w="7088" w:type="dxa"/>
          </w:tcPr>
          <w:p w:rsidR="00EF1DE1" w:rsidRDefault="00EF1DE1" w:rsidP="00EF1DE1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9E9C750" wp14:editId="38900967">
                  <wp:extent cx="3761748" cy="3889988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/>
                          <a:srcRect l="37500" t="9402" r="34295" b="38745"/>
                          <a:stretch/>
                        </pic:blipFill>
                        <pic:spPr bwMode="auto">
                          <a:xfrm>
                            <a:off x="0" y="0"/>
                            <a:ext cx="3763794" cy="38921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577A4" w:rsidRDefault="00C577A4" w:rsidP="00580A12">
      <w:pPr>
        <w:jc w:val="both"/>
        <w:rPr>
          <w:rFonts w:cs="Times New Roman"/>
          <w:szCs w:val="28"/>
        </w:rPr>
      </w:pPr>
    </w:p>
    <w:p w:rsidR="0059333B" w:rsidRDefault="00EF640A" w:rsidP="00580A12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2.2.</w:t>
      </w:r>
      <w:r w:rsidRPr="00EF640A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>Условные обозначения:</w:t>
      </w:r>
    </w:p>
    <w:p w:rsidR="00EF640A" w:rsidRDefault="00EF640A" w:rsidP="00580A12">
      <w:pPr>
        <w:jc w:val="both"/>
        <w:rPr>
          <w:rFonts w:cs="Times New Roman"/>
          <w:szCs w:val="28"/>
        </w:rPr>
      </w:pPr>
    </w:p>
    <w:tbl>
      <w:tblPr>
        <w:tblStyle w:val="aa"/>
        <w:tblW w:w="0" w:type="auto"/>
        <w:tblInd w:w="675" w:type="dxa"/>
        <w:tblLook w:val="04A0" w:firstRow="1" w:lastRow="0" w:firstColumn="1" w:lastColumn="0" w:noHBand="0" w:noVBand="1"/>
      </w:tblPr>
      <w:tblGrid>
        <w:gridCol w:w="7371"/>
      </w:tblGrid>
      <w:tr w:rsidR="00EF640A" w:rsidTr="00EF640A">
        <w:tc>
          <w:tcPr>
            <w:tcW w:w="7371" w:type="dxa"/>
          </w:tcPr>
          <w:p w:rsidR="00EF640A" w:rsidRDefault="00EF640A" w:rsidP="00EF640A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AF9ECEA" wp14:editId="51028C06">
                  <wp:extent cx="4270443" cy="3615970"/>
                  <wp:effectExtent l="0" t="0" r="0" b="381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/>
                          <a:srcRect l="36378" t="7693" r="33974" b="47692"/>
                          <a:stretch/>
                        </pic:blipFill>
                        <pic:spPr bwMode="auto">
                          <a:xfrm>
                            <a:off x="0" y="0"/>
                            <a:ext cx="4273469" cy="36185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F640A" w:rsidRDefault="00EF640A" w:rsidP="00580A12">
      <w:pPr>
        <w:jc w:val="both"/>
        <w:rPr>
          <w:rFonts w:cs="Times New Roman"/>
          <w:szCs w:val="28"/>
        </w:rPr>
      </w:pPr>
    </w:p>
    <w:p w:rsidR="00385403" w:rsidRDefault="00E30EA9" w:rsidP="00E30EA9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                 </w:t>
      </w:r>
    </w:p>
    <w:p w:rsidR="00385403" w:rsidRDefault="00385403" w:rsidP="00385403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2.3. Лист 1:</w:t>
      </w:r>
    </w:p>
    <w:p w:rsidR="00385403" w:rsidRDefault="00385403" w:rsidP="00385403">
      <w:pPr>
        <w:jc w:val="both"/>
        <w:rPr>
          <w:rFonts w:cs="Times New Roman"/>
          <w:szCs w:val="28"/>
        </w:rPr>
      </w:pPr>
    </w:p>
    <w:tbl>
      <w:tblPr>
        <w:tblStyle w:val="aa"/>
        <w:tblW w:w="0" w:type="auto"/>
        <w:tblInd w:w="534" w:type="dxa"/>
        <w:tblLook w:val="04A0" w:firstRow="1" w:lastRow="0" w:firstColumn="1" w:lastColumn="0" w:noHBand="0" w:noVBand="1"/>
      </w:tblPr>
      <w:tblGrid>
        <w:gridCol w:w="8221"/>
      </w:tblGrid>
      <w:tr w:rsidR="00385403" w:rsidTr="00385403">
        <w:tc>
          <w:tcPr>
            <w:tcW w:w="8221" w:type="dxa"/>
          </w:tcPr>
          <w:p w:rsidR="00385403" w:rsidRDefault="00385403" w:rsidP="00385403">
            <w:pPr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87D7152" wp14:editId="6F710E75">
                  <wp:extent cx="4991100" cy="7740206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/>
                          <a:srcRect l="36218" t="6268" r="33814" b="11110"/>
                          <a:stretch/>
                        </pic:blipFill>
                        <pic:spPr bwMode="auto">
                          <a:xfrm>
                            <a:off x="0" y="0"/>
                            <a:ext cx="4988435" cy="77360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30EA9" w:rsidRPr="007207BC" w:rsidRDefault="00E30EA9" w:rsidP="00E30EA9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                                    </w:t>
      </w:r>
    </w:p>
    <w:p w:rsidR="00E30EA9" w:rsidRPr="007207BC" w:rsidRDefault="00E30EA9" w:rsidP="00E30EA9">
      <w:pPr>
        <w:jc w:val="both"/>
        <w:rPr>
          <w:rFonts w:cs="Times New Roman"/>
          <w:szCs w:val="28"/>
        </w:rPr>
      </w:pPr>
      <w:r w:rsidRPr="00C436A3">
        <w:rPr>
          <w:rFonts w:cs="Times New Roman"/>
          <w:szCs w:val="28"/>
        </w:rPr>
        <w:t xml:space="preserve">                                                                 </w:t>
      </w:r>
    </w:p>
    <w:p w:rsidR="00E30EA9" w:rsidRDefault="00E30EA9" w:rsidP="00E30EA9">
      <w:pPr>
        <w:tabs>
          <w:tab w:val="left" w:pos="5352"/>
        </w:tabs>
        <w:rPr>
          <w:rFonts w:cs="Times New Roman"/>
          <w:szCs w:val="28"/>
        </w:rPr>
      </w:pPr>
    </w:p>
    <w:p w:rsidR="00225811" w:rsidRDefault="00225811" w:rsidP="00E30EA9">
      <w:pPr>
        <w:tabs>
          <w:tab w:val="left" w:pos="5352"/>
        </w:tabs>
        <w:rPr>
          <w:rFonts w:cs="Times New Roman"/>
          <w:szCs w:val="28"/>
        </w:rPr>
      </w:pPr>
    </w:p>
    <w:p w:rsidR="00225811" w:rsidRDefault="00225811" w:rsidP="00E30EA9">
      <w:pPr>
        <w:tabs>
          <w:tab w:val="left" w:pos="5352"/>
        </w:tabs>
        <w:rPr>
          <w:rFonts w:cs="Times New Roman"/>
          <w:szCs w:val="28"/>
        </w:rPr>
      </w:pPr>
      <w:r>
        <w:rPr>
          <w:rFonts w:cs="Times New Roman"/>
          <w:szCs w:val="28"/>
        </w:rPr>
        <w:t>2.4. Лист 2:</w:t>
      </w:r>
    </w:p>
    <w:p w:rsidR="00225811" w:rsidRDefault="00225811" w:rsidP="00E30EA9">
      <w:pPr>
        <w:tabs>
          <w:tab w:val="left" w:pos="5352"/>
        </w:tabs>
        <w:rPr>
          <w:rFonts w:cs="Times New Roman"/>
          <w:szCs w:val="28"/>
        </w:rPr>
      </w:pPr>
    </w:p>
    <w:tbl>
      <w:tblPr>
        <w:tblStyle w:val="aa"/>
        <w:tblW w:w="0" w:type="auto"/>
        <w:tblInd w:w="675" w:type="dxa"/>
        <w:tblLook w:val="04A0" w:firstRow="1" w:lastRow="0" w:firstColumn="1" w:lastColumn="0" w:noHBand="0" w:noVBand="1"/>
      </w:tblPr>
      <w:tblGrid>
        <w:gridCol w:w="8226"/>
      </w:tblGrid>
      <w:tr w:rsidR="00225811" w:rsidTr="00E972ED">
        <w:tc>
          <w:tcPr>
            <w:tcW w:w="8226" w:type="dxa"/>
          </w:tcPr>
          <w:p w:rsidR="00225811" w:rsidRDefault="00E972ED" w:rsidP="00E972ED">
            <w:pPr>
              <w:tabs>
                <w:tab w:val="left" w:pos="5352"/>
              </w:tabs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073E232" wp14:editId="38B97706">
                  <wp:extent cx="5085164" cy="7775726"/>
                  <wp:effectExtent l="0" t="0" r="127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"/>
                          <a:srcRect l="36057" t="6838" r="33654" b="10825"/>
                          <a:stretch/>
                        </pic:blipFill>
                        <pic:spPr bwMode="auto">
                          <a:xfrm>
                            <a:off x="0" y="0"/>
                            <a:ext cx="5083659" cy="77734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5811" w:rsidRPr="007207BC" w:rsidRDefault="00225811" w:rsidP="00E30EA9">
      <w:pPr>
        <w:tabs>
          <w:tab w:val="left" w:pos="5352"/>
        </w:tabs>
        <w:rPr>
          <w:rFonts w:cs="Times New Roman"/>
          <w:szCs w:val="28"/>
        </w:rPr>
      </w:pPr>
    </w:p>
    <w:p w:rsidR="00E30EA9" w:rsidRDefault="00E30EA9" w:rsidP="00E30EA9">
      <w:pPr>
        <w:tabs>
          <w:tab w:val="left" w:pos="5352"/>
        </w:tabs>
        <w:rPr>
          <w:rFonts w:cs="Times New Roman"/>
          <w:szCs w:val="28"/>
        </w:rPr>
      </w:pPr>
    </w:p>
    <w:p w:rsidR="00E972ED" w:rsidRDefault="00E972ED" w:rsidP="00E30EA9">
      <w:pPr>
        <w:tabs>
          <w:tab w:val="left" w:pos="5352"/>
        </w:tabs>
        <w:rPr>
          <w:rFonts w:cs="Times New Roman"/>
          <w:szCs w:val="28"/>
        </w:rPr>
      </w:pPr>
    </w:p>
    <w:p w:rsidR="00E972ED" w:rsidRDefault="00E972ED" w:rsidP="00E30EA9">
      <w:pPr>
        <w:tabs>
          <w:tab w:val="left" w:pos="5352"/>
        </w:tabs>
        <w:rPr>
          <w:rFonts w:cs="Times New Roman"/>
          <w:szCs w:val="28"/>
        </w:rPr>
      </w:pPr>
    </w:p>
    <w:p w:rsidR="008309EF" w:rsidRDefault="008309EF" w:rsidP="008309EF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2.5. Лист 3:</w:t>
      </w:r>
    </w:p>
    <w:p w:rsidR="008309EF" w:rsidRDefault="008309EF" w:rsidP="008309EF">
      <w:pPr>
        <w:jc w:val="both"/>
        <w:rPr>
          <w:rFonts w:cs="Times New Roman"/>
          <w:szCs w:val="28"/>
        </w:rPr>
      </w:pPr>
    </w:p>
    <w:tbl>
      <w:tblPr>
        <w:tblStyle w:val="aa"/>
        <w:tblW w:w="0" w:type="auto"/>
        <w:tblInd w:w="675" w:type="dxa"/>
        <w:tblLook w:val="04A0" w:firstRow="1" w:lastRow="0" w:firstColumn="1" w:lastColumn="0" w:noHBand="0" w:noVBand="1"/>
      </w:tblPr>
      <w:tblGrid>
        <w:gridCol w:w="8647"/>
      </w:tblGrid>
      <w:tr w:rsidR="008309EF" w:rsidTr="008309EF">
        <w:tc>
          <w:tcPr>
            <w:tcW w:w="8647" w:type="dxa"/>
          </w:tcPr>
          <w:p w:rsidR="008309EF" w:rsidRDefault="008309EF" w:rsidP="008309EF">
            <w:pPr>
              <w:tabs>
                <w:tab w:val="left" w:pos="5352"/>
              </w:tabs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6E2B246" wp14:editId="51DE1294">
                  <wp:extent cx="5304145" cy="8405474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/>
                          <a:srcRect l="36538" t="6553" r="34135" b="10826"/>
                          <a:stretch/>
                        </pic:blipFill>
                        <pic:spPr bwMode="auto">
                          <a:xfrm>
                            <a:off x="0" y="0"/>
                            <a:ext cx="5302675" cy="84031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972ED" w:rsidRDefault="00E972ED" w:rsidP="00E30EA9">
      <w:pPr>
        <w:tabs>
          <w:tab w:val="left" w:pos="5352"/>
        </w:tabs>
        <w:rPr>
          <w:rFonts w:cs="Times New Roman"/>
          <w:szCs w:val="28"/>
        </w:rPr>
      </w:pPr>
    </w:p>
    <w:p w:rsidR="008309EF" w:rsidRDefault="008309EF" w:rsidP="008309EF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2.6. Лист 4:</w:t>
      </w:r>
    </w:p>
    <w:p w:rsidR="008309EF" w:rsidRDefault="008309EF" w:rsidP="00E30EA9">
      <w:pPr>
        <w:tabs>
          <w:tab w:val="left" w:pos="5352"/>
        </w:tabs>
        <w:rPr>
          <w:rFonts w:cs="Times New Roman"/>
          <w:szCs w:val="28"/>
        </w:rPr>
      </w:pPr>
    </w:p>
    <w:tbl>
      <w:tblPr>
        <w:tblStyle w:val="aa"/>
        <w:tblW w:w="0" w:type="auto"/>
        <w:tblInd w:w="534" w:type="dxa"/>
        <w:tblLook w:val="04A0" w:firstRow="1" w:lastRow="0" w:firstColumn="1" w:lastColumn="0" w:noHBand="0" w:noVBand="1"/>
      </w:tblPr>
      <w:tblGrid>
        <w:gridCol w:w="8865"/>
      </w:tblGrid>
      <w:tr w:rsidR="008309EF" w:rsidTr="008309EF">
        <w:tc>
          <w:tcPr>
            <w:tcW w:w="8865" w:type="dxa"/>
          </w:tcPr>
          <w:p w:rsidR="008309EF" w:rsidRDefault="008309EF" w:rsidP="008309EF">
            <w:pPr>
              <w:tabs>
                <w:tab w:val="left" w:pos="5352"/>
              </w:tabs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013ED4F" wp14:editId="4783D36E">
                  <wp:extent cx="5492274" cy="8429625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7"/>
                          <a:srcRect l="36279" t="6887" r="33820" b="11527"/>
                          <a:stretch/>
                        </pic:blipFill>
                        <pic:spPr bwMode="auto">
                          <a:xfrm>
                            <a:off x="0" y="0"/>
                            <a:ext cx="5508888" cy="84551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309EF" w:rsidRDefault="008309EF" w:rsidP="00E30EA9">
      <w:pPr>
        <w:tabs>
          <w:tab w:val="left" w:pos="5352"/>
        </w:tabs>
        <w:rPr>
          <w:rFonts w:cs="Times New Roman"/>
          <w:szCs w:val="28"/>
        </w:rPr>
      </w:pPr>
    </w:p>
    <w:p w:rsidR="008309EF" w:rsidRDefault="008309EF" w:rsidP="008309EF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>2.7. Лист 5:</w:t>
      </w:r>
    </w:p>
    <w:p w:rsidR="00855E32" w:rsidRDefault="00855E32" w:rsidP="008309EF">
      <w:pPr>
        <w:jc w:val="both"/>
        <w:rPr>
          <w:rFonts w:cs="Times New Roman"/>
          <w:szCs w:val="28"/>
        </w:rPr>
      </w:pPr>
    </w:p>
    <w:tbl>
      <w:tblPr>
        <w:tblStyle w:val="aa"/>
        <w:tblW w:w="0" w:type="auto"/>
        <w:tblInd w:w="534" w:type="dxa"/>
        <w:tblLook w:val="04A0" w:firstRow="1" w:lastRow="0" w:firstColumn="1" w:lastColumn="0" w:noHBand="0" w:noVBand="1"/>
      </w:tblPr>
      <w:tblGrid>
        <w:gridCol w:w="8809"/>
      </w:tblGrid>
      <w:tr w:rsidR="00855E32" w:rsidTr="00855E32">
        <w:tc>
          <w:tcPr>
            <w:tcW w:w="8809" w:type="dxa"/>
          </w:tcPr>
          <w:p w:rsidR="00855E32" w:rsidRDefault="00855E32" w:rsidP="00855E32">
            <w:pPr>
              <w:tabs>
                <w:tab w:val="left" w:pos="5352"/>
              </w:tabs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ADFD4BC" wp14:editId="57F114A0">
                  <wp:extent cx="5457128" cy="828675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8"/>
                          <a:srcRect l="36218" t="6839" r="33494" b="11395"/>
                          <a:stretch/>
                        </pic:blipFill>
                        <pic:spPr bwMode="auto">
                          <a:xfrm>
                            <a:off x="0" y="0"/>
                            <a:ext cx="5455266" cy="82839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309EF" w:rsidRDefault="008309EF" w:rsidP="00E30EA9">
      <w:pPr>
        <w:tabs>
          <w:tab w:val="left" w:pos="5352"/>
        </w:tabs>
        <w:rPr>
          <w:rFonts w:cs="Times New Roman"/>
          <w:szCs w:val="28"/>
        </w:rPr>
      </w:pPr>
    </w:p>
    <w:p w:rsidR="00C412DA" w:rsidRDefault="00AA1221" w:rsidP="00C412DA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2.8. </w:t>
      </w:r>
      <w:r w:rsidR="00C412DA">
        <w:rPr>
          <w:rFonts w:cs="Times New Roman"/>
          <w:szCs w:val="28"/>
        </w:rPr>
        <w:t>Лист 6:</w:t>
      </w:r>
    </w:p>
    <w:p w:rsidR="00C412DA" w:rsidRDefault="00C412DA" w:rsidP="00C412DA">
      <w:pPr>
        <w:jc w:val="both"/>
        <w:rPr>
          <w:rFonts w:cs="Times New Roman"/>
          <w:szCs w:val="28"/>
        </w:rPr>
      </w:pPr>
    </w:p>
    <w:tbl>
      <w:tblPr>
        <w:tblStyle w:val="aa"/>
        <w:tblW w:w="0" w:type="auto"/>
        <w:tblInd w:w="534" w:type="dxa"/>
        <w:tblLook w:val="04A0" w:firstRow="1" w:lastRow="0" w:firstColumn="1" w:lastColumn="0" w:noHBand="0" w:noVBand="1"/>
      </w:tblPr>
      <w:tblGrid>
        <w:gridCol w:w="8788"/>
      </w:tblGrid>
      <w:tr w:rsidR="00C412DA" w:rsidTr="00C412DA">
        <w:tc>
          <w:tcPr>
            <w:tcW w:w="8788" w:type="dxa"/>
          </w:tcPr>
          <w:p w:rsidR="00C412DA" w:rsidRDefault="00C412DA" w:rsidP="00C412DA">
            <w:pPr>
              <w:tabs>
                <w:tab w:val="left" w:pos="5352"/>
              </w:tabs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4511B68" wp14:editId="069529A5">
                  <wp:extent cx="5413035" cy="8410575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9"/>
                          <a:srcRect l="36218" t="6838" r="33974" b="10825"/>
                          <a:stretch/>
                        </pic:blipFill>
                        <pic:spPr bwMode="auto">
                          <a:xfrm>
                            <a:off x="0" y="0"/>
                            <a:ext cx="5411021" cy="84074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A1221" w:rsidRDefault="00AA1221" w:rsidP="00E30EA9">
      <w:pPr>
        <w:tabs>
          <w:tab w:val="left" w:pos="5352"/>
        </w:tabs>
        <w:rPr>
          <w:rFonts w:cs="Times New Roman"/>
          <w:szCs w:val="28"/>
        </w:rPr>
      </w:pPr>
    </w:p>
    <w:p w:rsidR="00FF6454" w:rsidRDefault="002F1FDB" w:rsidP="00FF6454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2.9. </w:t>
      </w:r>
      <w:r w:rsidR="00FF6454">
        <w:rPr>
          <w:rFonts w:cs="Times New Roman"/>
          <w:szCs w:val="28"/>
        </w:rPr>
        <w:t>Лист 7:</w:t>
      </w:r>
    </w:p>
    <w:p w:rsidR="002F1FDB" w:rsidRDefault="002F1FDB" w:rsidP="00E30EA9">
      <w:pPr>
        <w:tabs>
          <w:tab w:val="left" w:pos="5352"/>
        </w:tabs>
        <w:rPr>
          <w:rFonts w:cs="Times New Roman"/>
          <w:szCs w:val="28"/>
        </w:rPr>
      </w:pPr>
    </w:p>
    <w:tbl>
      <w:tblPr>
        <w:tblStyle w:val="aa"/>
        <w:tblW w:w="0" w:type="auto"/>
        <w:tblInd w:w="534" w:type="dxa"/>
        <w:tblLook w:val="04A0" w:firstRow="1" w:lastRow="0" w:firstColumn="1" w:lastColumn="0" w:noHBand="0" w:noVBand="1"/>
      </w:tblPr>
      <w:tblGrid>
        <w:gridCol w:w="8796"/>
      </w:tblGrid>
      <w:tr w:rsidR="00FF6454" w:rsidTr="000C22BC">
        <w:tc>
          <w:tcPr>
            <w:tcW w:w="8796" w:type="dxa"/>
          </w:tcPr>
          <w:p w:rsidR="00FF6454" w:rsidRDefault="000C22BC" w:rsidP="000C22BC">
            <w:pPr>
              <w:tabs>
                <w:tab w:val="left" w:pos="5352"/>
              </w:tabs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80B5172" wp14:editId="054044E1">
                  <wp:extent cx="5448300" cy="8420101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0"/>
                          <a:srcRect l="36218" t="6838" r="33814" b="10825"/>
                          <a:stretch/>
                        </pic:blipFill>
                        <pic:spPr bwMode="auto">
                          <a:xfrm>
                            <a:off x="0" y="0"/>
                            <a:ext cx="5448093" cy="84197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F6454" w:rsidRDefault="00FF6454" w:rsidP="00E30EA9">
      <w:pPr>
        <w:tabs>
          <w:tab w:val="left" w:pos="5352"/>
        </w:tabs>
        <w:rPr>
          <w:rFonts w:cs="Times New Roman"/>
          <w:szCs w:val="28"/>
        </w:rPr>
      </w:pPr>
    </w:p>
    <w:p w:rsidR="00177A39" w:rsidRDefault="00B62231" w:rsidP="00177A39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2.10. </w:t>
      </w:r>
      <w:r w:rsidR="00177A39">
        <w:rPr>
          <w:rFonts w:cs="Times New Roman"/>
          <w:szCs w:val="28"/>
        </w:rPr>
        <w:t>Лист 8:</w:t>
      </w:r>
    </w:p>
    <w:p w:rsidR="000C22BC" w:rsidRDefault="000C22BC" w:rsidP="00E30EA9">
      <w:pPr>
        <w:tabs>
          <w:tab w:val="left" w:pos="5352"/>
        </w:tabs>
        <w:rPr>
          <w:rFonts w:cs="Times New Roman"/>
          <w:szCs w:val="28"/>
        </w:rPr>
      </w:pP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8930"/>
      </w:tblGrid>
      <w:tr w:rsidR="00177A39" w:rsidTr="00524E11">
        <w:tc>
          <w:tcPr>
            <w:tcW w:w="8930" w:type="dxa"/>
          </w:tcPr>
          <w:p w:rsidR="00177A39" w:rsidRDefault="00524E11" w:rsidP="00524E11">
            <w:pPr>
              <w:tabs>
                <w:tab w:val="left" w:pos="5352"/>
              </w:tabs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10328C8" wp14:editId="31404F2F">
                  <wp:extent cx="5488490" cy="8334375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1"/>
                          <a:srcRect l="36057" t="6839" r="33654" b="11395"/>
                          <a:stretch/>
                        </pic:blipFill>
                        <pic:spPr bwMode="auto">
                          <a:xfrm>
                            <a:off x="0" y="0"/>
                            <a:ext cx="5486882" cy="833193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77A39" w:rsidRDefault="00177A39" w:rsidP="00E30EA9">
      <w:pPr>
        <w:tabs>
          <w:tab w:val="left" w:pos="5352"/>
        </w:tabs>
        <w:rPr>
          <w:rFonts w:cs="Times New Roman"/>
          <w:szCs w:val="28"/>
        </w:rPr>
      </w:pPr>
    </w:p>
    <w:p w:rsidR="0099329B" w:rsidRDefault="00524E11" w:rsidP="0099329B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2.11. </w:t>
      </w:r>
      <w:r w:rsidR="0099329B">
        <w:rPr>
          <w:rFonts w:cs="Times New Roman"/>
          <w:szCs w:val="28"/>
        </w:rPr>
        <w:t>Лист 9:</w:t>
      </w:r>
    </w:p>
    <w:p w:rsidR="00524E11" w:rsidRDefault="00524E11" w:rsidP="00E30EA9">
      <w:pPr>
        <w:tabs>
          <w:tab w:val="left" w:pos="5352"/>
        </w:tabs>
        <w:rPr>
          <w:rFonts w:cs="Times New Roman"/>
          <w:szCs w:val="28"/>
        </w:rPr>
      </w:pPr>
    </w:p>
    <w:tbl>
      <w:tblPr>
        <w:tblStyle w:val="aa"/>
        <w:tblW w:w="0" w:type="auto"/>
        <w:tblInd w:w="534" w:type="dxa"/>
        <w:tblLook w:val="04A0" w:firstRow="1" w:lastRow="0" w:firstColumn="1" w:lastColumn="0" w:noHBand="0" w:noVBand="1"/>
      </w:tblPr>
      <w:tblGrid>
        <w:gridCol w:w="8687"/>
      </w:tblGrid>
      <w:tr w:rsidR="0099329B" w:rsidTr="0099329B">
        <w:tc>
          <w:tcPr>
            <w:tcW w:w="8687" w:type="dxa"/>
          </w:tcPr>
          <w:p w:rsidR="0099329B" w:rsidRDefault="0099329B" w:rsidP="0099329B">
            <w:pPr>
              <w:tabs>
                <w:tab w:val="left" w:pos="5352"/>
              </w:tabs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80C08E8" wp14:editId="20BE6741">
                  <wp:extent cx="5379396" cy="8401903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2"/>
                          <a:srcRect l="36496" t="6887" r="34121" b="11527"/>
                          <a:stretch/>
                        </pic:blipFill>
                        <pic:spPr bwMode="auto">
                          <a:xfrm>
                            <a:off x="0" y="0"/>
                            <a:ext cx="5387413" cy="84144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9329B" w:rsidRDefault="0099329B" w:rsidP="00E30EA9">
      <w:pPr>
        <w:tabs>
          <w:tab w:val="left" w:pos="5352"/>
        </w:tabs>
        <w:rPr>
          <w:rFonts w:cs="Times New Roman"/>
          <w:szCs w:val="28"/>
        </w:rPr>
      </w:pPr>
    </w:p>
    <w:p w:rsidR="008E4161" w:rsidRDefault="0099329B" w:rsidP="008E4161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2.12. </w:t>
      </w:r>
      <w:r w:rsidR="008E4161">
        <w:rPr>
          <w:rFonts w:cs="Times New Roman"/>
          <w:szCs w:val="28"/>
        </w:rPr>
        <w:t>Лист 10:</w:t>
      </w:r>
    </w:p>
    <w:p w:rsidR="0099329B" w:rsidRDefault="0099329B" w:rsidP="00E30EA9">
      <w:pPr>
        <w:tabs>
          <w:tab w:val="left" w:pos="5352"/>
        </w:tabs>
        <w:rPr>
          <w:rFonts w:cs="Times New Roman"/>
          <w:szCs w:val="28"/>
        </w:rPr>
      </w:pPr>
    </w:p>
    <w:tbl>
      <w:tblPr>
        <w:tblStyle w:val="aa"/>
        <w:tblW w:w="0" w:type="auto"/>
        <w:tblInd w:w="675" w:type="dxa"/>
        <w:tblLook w:val="04A0" w:firstRow="1" w:lastRow="0" w:firstColumn="1" w:lastColumn="0" w:noHBand="0" w:noVBand="1"/>
      </w:tblPr>
      <w:tblGrid>
        <w:gridCol w:w="8736"/>
      </w:tblGrid>
      <w:tr w:rsidR="008E4161" w:rsidTr="005225AA">
        <w:tc>
          <w:tcPr>
            <w:tcW w:w="8736" w:type="dxa"/>
          </w:tcPr>
          <w:p w:rsidR="008E4161" w:rsidRDefault="005225AA" w:rsidP="005225AA">
            <w:pPr>
              <w:tabs>
                <w:tab w:val="left" w:pos="5352"/>
              </w:tabs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1DBDF8C" wp14:editId="6B1B9EE7">
                  <wp:extent cx="5408579" cy="8531158"/>
                  <wp:effectExtent l="0" t="0" r="1905" b="381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3"/>
                          <a:srcRect l="36540" t="7122" r="34302" b="11110"/>
                          <a:stretch/>
                        </pic:blipFill>
                        <pic:spPr bwMode="auto">
                          <a:xfrm>
                            <a:off x="0" y="0"/>
                            <a:ext cx="5407745" cy="85298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E4161" w:rsidRDefault="008E4161" w:rsidP="00E30EA9">
      <w:pPr>
        <w:tabs>
          <w:tab w:val="left" w:pos="5352"/>
        </w:tabs>
        <w:rPr>
          <w:rFonts w:cs="Times New Roman"/>
          <w:szCs w:val="28"/>
        </w:rPr>
      </w:pPr>
    </w:p>
    <w:p w:rsidR="00103D66" w:rsidRDefault="005225AA" w:rsidP="00103D66">
      <w:pPr>
        <w:jc w:val="both"/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2.13. </w:t>
      </w:r>
      <w:r w:rsidR="00103D66">
        <w:rPr>
          <w:rFonts w:cs="Times New Roman"/>
          <w:szCs w:val="28"/>
        </w:rPr>
        <w:t>Лист 11:</w:t>
      </w:r>
    </w:p>
    <w:p w:rsidR="00C412DA" w:rsidRDefault="00C412DA" w:rsidP="00E30EA9">
      <w:pPr>
        <w:tabs>
          <w:tab w:val="left" w:pos="5352"/>
        </w:tabs>
        <w:rPr>
          <w:rFonts w:cs="Times New Roman"/>
          <w:szCs w:val="28"/>
        </w:rPr>
      </w:pPr>
    </w:p>
    <w:tbl>
      <w:tblPr>
        <w:tblStyle w:val="aa"/>
        <w:tblW w:w="0" w:type="auto"/>
        <w:tblInd w:w="675" w:type="dxa"/>
        <w:tblLook w:val="04A0" w:firstRow="1" w:lastRow="0" w:firstColumn="1" w:lastColumn="0" w:noHBand="0" w:noVBand="1"/>
      </w:tblPr>
      <w:tblGrid>
        <w:gridCol w:w="8364"/>
      </w:tblGrid>
      <w:tr w:rsidR="00103D66" w:rsidTr="00103D66">
        <w:tc>
          <w:tcPr>
            <w:tcW w:w="8364" w:type="dxa"/>
          </w:tcPr>
          <w:p w:rsidR="00103D66" w:rsidRDefault="00103D66" w:rsidP="00103D66">
            <w:pPr>
              <w:tabs>
                <w:tab w:val="left" w:pos="5352"/>
              </w:tabs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C6965FA" wp14:editId="1279D78E">
                  <wp:extent cx="5091751" cy="8077200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4"/>
                          <a:srcRect l="36426" t="6268" r="34176" b="10825"/>
                          <a:stretch/>
                        </pic:blipFill>
                        <pic:spPr bwMode="auto">
                          <a:xfrm>
                            <a:off x="0" y="0"/>
                            <a:ext cx="5086593" cy="80690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03D66" w:rsidRDefault="00103D66" w:rsidP="00E30EA9">
      <w:pPr>
        <w:tabs>
          <w:tab w:val="left" w:pos="5352"/>
        </w:tabs>
        <w:rPr>
          <w:rFonts w:cs="Times New Roman"/>
          <w:szCs w:val="28"/>
        </w:rPr>
      </w:pPr>
    </w:p>
    <w:p w:rsidR="00E972ED" w:rsidRDefault="00E972ED" w:rsidP="00E30EA9">
      <w:pPr>
        <w:tabs>
          <w:tab w:val="left" w:pos="5352"/>
        </w:tabs>
        <w:rPr>
          <w:rFonts w:cs="Times New Roman"/>
          <w:szCs w:val="28"/>
        </w:rPr>
      </w:pPr>
    </w:p>
    <w:p w:rsidR="00E30EA9" w:rsidRDefault="00E30EA9" w:rsidP="00E30EA9">
      <w:pPr>
        <w:tabs>
          <w:tab w:val="left" w:pos="5352"/>
        </w:tabs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                                                                                                                                                          </w:t>
      </w:r>
    </w:p>
    <w:p w:rsidR="00CB64AF" w:rsidRDefault="00E30EA9" w:rsidP="00E30EA9">
      <w:pPr>
        <w:tabs>
          <w:tab w:val="left" w:pos="5352"/>
        </w:tabs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         </w:t>
      </w:r>
      <w:r w:rsidR="00103D66">
        <w:rPr>
          <w:rFonts w:cs="Times New Roman"/>
          <w:szCs w:val="28"/>
        </w:rPr>
        <w:t xml:space="preserve">2.14. </w:t>
      </w:r>
      <w:r w:rsidR="009900B0">
        <w:rPr>
          <w:rFonts w:cs="Times New Roman"/>
          <w:szCs w:val="28"/>
        </w:rPr>
        <w:t xml:space="preserve">Лист 12: </w:t>
      </w:r>
    </w:p>
    <w:p w:rsidR="00CB64AF" w:rsidRDefault="00CB64AF" w:rsidP="00E30EA9">
      <w:pPr>
        <w:tabs>
          <w:tab w:val="left" w:pos="5352"/>
        </w:tabs>
        <w:rPr>
          <w:rFonts w:cs="Times New Roman"/>
          <w:szCs w:val="28"/>
        </w:rPr>
      </w:pPr>
    </w:p>
    <w:tbl>
      <w:tblPr>
        <w:tblStyle w:val="aa"/>
        <w:tblW w:w="0" w:type="auto"/>
        <w:tblInd w:w="534" w:type="dxa"/>
        <w:tblLook w:val="04A0" w:firstRow="1" w:lastRow="0" w:firstColumn="1" w:lastColumn="0" w:noHBand="0" w:noVBand="1"/>
      </w:tblPr>
      <w:tblGrid>
        <w:gridCol w:w="8646"/>
      </w:tblGrid>
      <w:tr w:rsidR="00CB64AF" w:rsidTr="00CB64AF">
        <w:tc>
          <w:tcPr>
            <w:tcW w:w="8646" w:type="dxa"/>
          </w:tcPr>
          <w:p w:rsidR="00CB64AF" w:rsidRDefault="00CB64AF" w:rsidP="00CB64AF">
            <w:pPr>
              <w:tabs>
                <w:tab w:val="left" w:pos="5352"/>
              </w:tabs>
              <w:ind w:firstLine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F69D242" wp14:editId="39B3E965">
                  <wp:extent cx="5339748" cy="8326877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5"/>
                          <a:srcRect l="36383" t="6268" r="33814" b="11110"/>
                          <a:stretch/>
                        </pic:blipFill>
                        <pic:spPr bwMode="auto">
                          <a:xfrm>
                            <a:off x="0" y="0"/>
                            <a:ext cx="5344388" cy="83341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30EA9" w:rsidRDefault="00E30EA9" w:rsidP="007638B8">
      <w:pPr>
        <w:tabs>
          <w:tab w:val="left" w:pos="5352"/>
        </w:tabs>
      </w:pPr>
      <w:r>
        <w:rPr>
          <w:rFonts w:cs="Times New Roman"/>
          <w:szCs w:val="28"/>
        </w:rPr>
        <w:t xml:space="preserve">    </w:t>
      </w:r>
      <w:r w:rsidR="007638B8">
        <w:rPr>
          <w:rFonts w:cs="Times New Roman"/>
          <w:szCs w:val="28"/>
        </w:rPr>
        <w:t xml:space="preserve"> </w:t>
      </w:r>
      <w:r>
        <w:rPr>
          <w:rFonts w:cs="Times New Roman"/>
          <w:szCs w:val="28"/>
        </w:rPr>
        <w:t xml:space="preserve"> </w:t>
      </w:r>
      <w:r w:rsidR="00A47D6C">
        <w:t xml:space="preserve">2.15. </w:t>
      </w:r>
      <w:r w:rsidR="00A47D6C" w:rsidRPr="00A47D6C">
        <w:t>Лист 13:</w:t>
      </w:r>
    </w:p>
    <w:p w:rsidR="00A47D6C" w:rsidRDefault="00A47D6C" w:rsidP="00E30EA9"/>
    <w:tbl>
      <w:tblPr>
        <w:tblStyle w:val="aa"/>
        <w:tblW w:w="0" w:type="auto"/>
        <w:tblInd w:w="534" w:type="dxa"/>
        <w:tblLook w:val="04A0" w:firstRow="1" w:lastRow="0" w:firstColumn="1" w:lastColumn="0" w:noHBand="0" w:noVBand="1"/>
      </w:tblPr>
      <w:tblGrid>
        <w:gridCol w:w="8706"/>
      </w:tblGrid>
      <w:tr w:rsidR="00A47D6C" w:rsidTr="000D334B">
        <w:tc>
          <w:tcPr>
            <w:tcW w:w="8406" w:type="dxa"/>
          </w:tcPr>
          <w:p w:rsidR="00A47D6C" w:rsidRDefault="000D334B" w:rsidP="000D334B">
            <w:pPr>
              <w:ind w:firstLine="0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347637F3" wp14:editId="364D3826">
                  <wp:extent cx="5391150" cy="8450244"/>
                  <wp:effectExtent l="0" t="0" r="0" b="825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6"/>
                          <a:srcRect l="36842" t="6553" r="33814" b="11680"/>
                          <a:stretch/>
                        </pic:blipFill>
                        <pic:spPr bwMode="auto">
                          <a:xfrm>
                            <a:off x="0" y="0"/>
                            <a:ext cx="5393685" cy="84542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47D6C" w:rsidRPr="003D1E8D" w:rsidRDefault="00A47D6C" w:rsidP="00E30EA9"/>
    <w:p w:rsidR="00254D25" w:rsidRDefault="007638B8" w:rsidP="00254D25">
      <w:pPr>
        <w:jc w:val="both"/>
        <w:rPr>
          <w:rFonts w:cs="Times New Roman"/>
          <w:szCs w:val="28"/>
        </w:rPr>
      </w:pPr>
      <w:r>
        <w:t xml:space="preserve">2.16. </w:t>
      </w:r>
      <w:r w:rsidR="00254D25">
        <w:rPr>
          <w:rFonts w:cs="Times New Roman"/>
          <w:szCs w:val="28"/>
        </w:rPr>
        <w:t>Лист 14:</w:t>
      </w:r>
    </w:p>
    <w:p w:rsidR="005E5245" w:rsidRDefault="005E5245" w:rsidP="00E30EA9"/>
    <w:tbl>
      <w:tblPr>
        <w:tblStyle w:val="aa"/>
        <w:tblW w:w="0" w:type="auto"/>
        <w:jc w:val="center"/>
        <w:tblInd w:w="959" w:type="dxa"/>
        <w:tblLook w:val="04A0" w:firstRow="1" w:lastRow="0" w:firstColumn="1" w:lastColumn="0" w:noHBand="0" w:noVBand="1"/>
      </w:tblPr>
      <w:tblGrid>
        <w:gridCol w:w="8612"/>
      </w:tblGrid>
      <w:tr w:rsidR="00254D25" w:rsidTr="0091380E">
        <w:trPr>
          <w:jc w:val="center"/>
        </w:trPr>
        <w:tc>
          <w:tcPr>
            <w:tcW w:w="8612" w:type="dxa"/>
          </w:tcPr>
          <w:p w:rsidR="00254D25" w:rsidRDefault="00581E00" w:rsidP="0091380E">
            <w:pPr>
              <w:ind w:firstLine="0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68316ED9" wp14:editId="56E29D7D">
                  <wp:extent cx="5235564" cy="8239125"/>
                  <wp:effectExtent l="0" t="0" r="381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7"/>
                          <a:srcRect l="36279" t="8540" r="34264" b="9046"/>
                          <a:stretch/>
                        </pic:blipFill>
                        <pic:spPr bwMode="auto">
                          <a:xfrm>
                            <a:off x="0" y="0"/>
                            <a:ext cx="5244158" cy="82526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B0E99" w:rsidRDefault="00DB0E99" w:rsidP="0091380E">
            <w:pPr>
              <w:ind w:firstLine="0"/>
              <w:jc w:val="center"/>
            </w:pPr>
          </w:p>
        </w:tc>
      </w:tr>
    </w:tbl>
    <w:p w:rsidR="00254D25" w:rsidRDefault="00254D25" w:rsidP="00E30EA9"/>
    <w:p w:rsidR="000166F2" w:rsidRDefault="0091380E" w:rsidP="000166F2">
      <w:pPr>
        <w:jc w:val="both"/>
        <w:rPr>
          <w:rFonts w:cs="Times New Roman"/>
          <w:szCs w:val="28"/>
        </w:rPr>
      </w:pPr>
      <w:r>
        <w:t xml:space="preserve">2.17. </w:t>
      </w:r>
      <w:r w:rsidR="000166F2">
        <w:rPr>
          <w:rFonts w:cs="Times New Roman"/>
          <w:szCs w:val="28"/>
        </w:rPr>
        <w:t>Лист 15:</w:t>
      </w:r>
    </w:p>
    <w:p w:rsidR="0091380E" w:rsidRDefault="0091380E" w:rsidP="00E30EA9"/>
    <w:tbl>
      <w:tblPr>
        <w:tblStyle w:val="aa"/>
        <w:tblW w:w="0" w:type="auto"/>
        <w:tblInd w:w="534" w:type="dxa"/>
        <w:tblLook w:val="04A0" w:firstRow="1" w:lastRow="0" w:firstColumn="1" w:lastColumn="0" w:noHBand="0" w:noVBand="1"/>
      </w:tblPr>
      <w:tblGrid>
        <w:gridCol w:w="8841"/>
      </w:tblGrid>
      <w:tr w:rsidR="000166F2" w:rsidTr="00616E84">
        <w:tc>
          <w:tcPr>
            <w:tcW w:w="8841" w:type="dxa"/>
          </w:tcPr>
          <w:p w:rsidR="000166F2" w:rsidRDefault="00616E84" w:rsidP="00616E84">
            <w:pPr>
              <w:ind w:firstLine="0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760D1125" wp14:editId="6E57C05C">
                  <wp:extent cx="5476875" cy="8557616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8"/>
                          <a:srcRect l="36279" t="6061" r="33954" b="11251"/>
                          <a:stretch/>
                        </pic:blipFill>
                        <pic:spPr bwMode="auto">
                          <a:xfrm>
                            <a:off x="0" y="0"/>
                            <a:ext cx="5486614" cy="85728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166F2" w:rsidRDefault="00616E84" w:rsidP="00E30EA9">
      <w:pPr>
        <w:rPr>
          <w:rFonts w:cs="Times New Roman"/>
          <w:szCs w:val="28"/>
        </w:rPr>
      </w:pPr>
      <w:r>
        <w:t xml:space="preserve">2.18. </w:t>
      </w:r>
      <w:r w:rsidR="00E319DD">
        <w:rPr>
          <w:rFonts w:cs="Times New Roman"/>
          <w:szCs w:val="28"/>
        </w:rPr>
        <w:t>Лист 16:</w:t>
      </w:r>
    </w:p>
    <w:p w:rsidR="00E319DD" w:rsidRDefault="00E319DD" w:rsidP="00E30EA9">
      <w:pPr>
        <w:rPr>
          <w:rFonts w:cs="Times New Roman"/>
          <w:szCs w:val="28"/>
        </w:rPr>
      </w:pP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8856"/>
      </w:tblGrid>
      <w:tr w:rsidR="00E319DD" w:rsidTr="006D5828">
        <w:tc>
          <w:tcPr>
            <w:tcW w:w="8856" w:type="dxa"/>
          </w:tcPr>
          <w:p w:rsidR="00E319DD" w:rsidRDefault="006D5828" w:rsidP="006D5828">
            <w:pPr>
              <w:ind w:firstLine="0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38FEB6C1" wp14:editId="1EB5D45F">
                  <wp:extent cx="5486400" cy="8682640"/>
                  <wp:effectExtent l="0" t="0" r="0" b="4445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9"/>
                          <a:srcRect l="36484" t="6612" r="34518" b="11803"/>
                          <a:stretch/>
                        </pic:blipFill>
                        <pic:spPr bwMode="auto">
                          <a:xfrm>
                            <a:off x="0" y="0"/>
                            <a:ext cx="5499457" cy="87033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751B3" w:rsidRDefault="006D5828" w:rsidP="00E751B3">
      <w:pPr>
        <w:jc w:val="both"/>
        <w:rPr>
          <w:rFonts w:cs="Times New Roman"/>
          <w:szCs w:val="28"/>
        </w:rPr>
      </w:pPr>
      <w:r>
        <w:t xml:space="preserve">2.19. </w:t>
      </w:r>
      <w:r w:rsidR="00E751B3">
        <w:rPr>
          <w:rFonts w:cs="Times New Roman"/>
          <w:szCs w:val="28"/>
        </w:rPr>
        <w:t>Лист 17:</w:t>
      </w:r>
    </w:p>
    <w:p w:rsidR="00E319DD" w:rsidRDefault="00E319DD" w:rsidP="00E30EA9"/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8976"/>
      </w:tblGrid>
      <w:tr w:rsidR="00E751B3" w:rsidTr="00E53B8E">
        <w:tc>
          <w:tcPr>
            <w:tcW w:w="8976" w:type="dxa"/>
          </w:tcPr>
          <w:p w:rsidR="00E751B3" w:rsidRDefault="00E53B8E" w:rsidP="00E53B8E">
            <w:pPr>
              <w:ind w:firstLine="0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48699247" wp14:editId="151D7AAC">
                  <wp:extent cx="5562600" cy="8685985"/>
                  <wp:effectExtent l="0" t="0" r="0" b="127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0"/>
                          <a:srcRect l="36590" t="7163" r="34418" b="12354"/>
                          <a:stretch/>
                        </pic:blipFill>
                        <pic:spPr bwMode="auto">
                          <a:xfrm>
                            <a:off x="0" y="0"/>
                            <a:ext cx="5570648" cy="86985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23321" w:rsidRDefault="00E53B8E" w:rsidP="00723321">
      <w:pPr>
        <w:jc w:val="both"/>
        <w:rPr>
          <w:rFonts w:cs="Times New Roman"/>
          <w:szCs w:val="28"/>
        </w:rPr>
      </w:pPr>
      <w:r>
        <w:t xml:space="preserve">2.20. </w:t>
      </w:r>
      <w:r w:rsidR="00723321" w:rsidRPr="006D2DEB">
        <w:rPr>
          <w:rFonts w:cs="Times New Roman"/>
          <w:szCs w:val="28"/>
        </w:rPr>
        <w:t>Лист 1</w:t>
      </w:r>
      <w:r w:rsidR="00723321">
        <w:rPr>
          <w:rFonts w:cs="Times New Roman"/>
          <w:szCs w:val="28"/>
        </w:rPr>
        <w:t>8</w:t>
      </w:r>
      <w:r w:rsidR="00723321" w:rsidRPr="006D2DEB">
        <w:rPr>
          <w:rFonts w:cs="Times New Roman"/>
          <w:szCs w:val="28"/>
        </w:rPr>
        <w:t>:</w:t>
      </w:r>
    </w:p>
    <w:p w:rsidR="00E751B3" w:rsidRDefault="00E751B3" w:rsidP="00E30EA9"/>
    <w:tbl>
      <w:tblPr>
        <w:tblStyle w:val="aa"/>
        <w:tblW w:w="0" w:type="auto"/>
        <w:tblInd w:w="675" w:type="dxa"/>
        <w:tblLook w:val="04A0" w:firstRow="1" w:lastRow="0" w:firstColumn="1" w:lastColumn="0" w:noHBand="0" w:noVBand="1"/>
      </w:tblPr>
      <w:tblGrid>
        <w:gridCol w:w="8653"/>
      </w:tblGrid>
      <w:tr w:rsidR="00723321" w:rsidTr="0072456C">
        <w:tc>
          <w:tcPr>
            <w:tcW w:w="8653" w:type="dxa"/>
          </w:tcPr>
          <w:p w:rsidR="00723321" w:rsidRDefault="0072456C" w:rsidP="0072456C">
            <w:pPr>
              <w:ind w:firstLine="0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1078429" wp14:editId="3865E04D">
                  <wp:extent cx="5357510" cy="8278239"/>
                  <wp:effectExtent l="0" t="0" r="0" b="889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1"/>
                          <a:srcRect l="36501" t="6612" r="33798" b="11803"/>
                          <a:stretch/>
                        </pic:blipFill>
                        <pic:spPr bwMode="auto">
                          <a:xfrm>
                            <a:off x="0" y="0"/>
                            <a:ext cx="5364606" cy="82892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23321" w:rsidRDefault="00723321" w:rsidP="00E30EA9"/>
    <w:p w:rsidR="0072456C" w:rsidRDefault="0072456C" w:rsidP="00E30EA9">
      <w:pPr>
        <w:rPr>
          <w:rFonts w:cs="Times New Roman"/>
          <w:szCs w:val="28"/>
        </w:rPr>
      </w:pPr>
      <w:r>
        <w:t xml:space="preserve">2.21. </w:t>
      </w:r>
      <w:r w:rsidR="00BB4924" w:rsidRPr="006D2DEB">
        <w:rPr>
          <w:rFonts w:cs="Times New Roman"/>
          <w:szCs w:val="28"/>
        </w:rPr>
        <w:t>Лист 1</w:t>
      </w:r>
      <w:r w:rsidR="00BB4924">
        <w:rPr>
          <w:rFonts w:cs="Times New Roman"/>
          <w:szCs w:val="28"/>
        </w:rPr>
        <w:t>9</w:t>
      </w:r>
      <w:r w:rsidR="00BB4924" w:rsidRPr="006D2DEB">
        <w:rPr>
          <w:rFonts w:cs="Times New Roman"/>
          <w:szCs w:val="28"/>
        </w:rPr>
        <w:t>:</w:t>
      </w:r>
    </w:p>
    <w:p w:rsidR="00BB4924" w:rsidRDefault="00BB4924" w:rsidP="00E30EA9">
      <w:pPr>
        <w:rPr>
          <w:rFonts w:cs="Times New Roman"/>
          <w:szCs w:val="28"/>
        </w:rPr>
      </w:pPr>
    </w:p>
    <w:tbl>
      <w:tblPr>
        <w:tblStyle w:val="aa"/>
        <w:tblW w:w="0" w:type="auto"/>
        <w:tblInd w:w="534" w:type="dxa"/>
        <w:tblLook w:val="04A0" w:firstRow="1" w:lastRow="0" w:firstColumn="1" w:lastColumn="0" w:noHBand="0" w:noVBand="1"/>
      </w:tblPr>
      <w:tblGrid>
        <w:gridCol w:w="8646"/>
      </w:tblGrid>
      <w:tr w:rsidR="00BB4924" w:rsidTr="006047E7">
        <w:tc>
          <w:tcPr>
            <w:tcW w:w="8646" w:type="dxa"/>
          </w:tcPr>
          <w:p w:rsidR="00BB4924" w:rsidRDefault="006047E7" w:rsidP="006047E7">
            <w:pPr>
              <w:ind w:firstLine="0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60EBA4F1" wp14:editId="4B239A00">
                  <wp:extent cx="5341741" cy="8318649"/>
                  <wp:effectExtent l="0" t="0" r="0" b="635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2"/>
                          <a:srcRect l="36279" t="6061" r="33954" b="11527"/>
                          <a:stretch/>
                        </pic:blipFill>
                        <pic:spPr bwMode="auto">
                          <a:xfrm>
                            <a:off x="0" y="0"/>
                            <a:ext cx="5351098" cy="83332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B4924" w:rsidRDefault="00BB4924" w:rsidP="00E30EA9"/>
    <w:p w:rsidR="007D3F4E" w:rsidRDefault="007D3F4E" w:rsidP="00E30EA9">
      <w:pPr>
        <w:rPr>
          <w:rFonts w:cs="Times New Roman"/>
          <w:szCs w:val="28"/>
        </w:rPr>
      </w:pPr>
      <w:r>
        <w:t xml:space="preserve">2.22. </w:t>
      </w:r>
      <w:r w:rsidR="00013343" w:rsidRPr="00D006B8">
        <w:rPr>
          <w:rFonts w:cs="Times New Roman"/>
          <w:szCs w:val="28"/>
        </w:rPr>
        <w:t xml:space="preserve">Лист </w:t>
      </w:r>
      <w:r w:rsidR="00013343">
        <w:rPr>
          <w:rFonts w:cs="Times New Roman"/>
          <w:szCs w:val="28"/>
        </w:rPr>
        <w:t>20</w:t>
      </w:r>
      <w:r w:rsidR="00013343" w:rsidRPr="00D006B8">
        <w:rPr>
          <w:rFonts w:cs="Times New Roman"/>
          <w:szCs w:val="28"/>
        </w:rPr>
        <w:t>:</w:t>
      </w:r>
    </w:p>
    <w:p w:rsidR="00013343" w:rsidRDefault="00013343" w:rsidP="00E30EA9">
      <w:pPr>
        <w:rPr>
          <w:rFonts w:cs="Times New Roman"/>
          <w:szCs w:val="28"/>
        </w:rPr>
      </w:pPr>
    </w:p>
    <w:tbl>
      <w:tblPr>
        <w:tblStyle w:val="aa"/>
        <w:tblW w:w="0" w:type="auto"/>
        <w:jc w:val="center"/>
        <w:tblInd w:w="959" w:type="dxa"/>
        <w:tblLook w:val="04A0" w:firstRow="1" w:lastRow="0" w:firstColumn="1" w:lastColumn="0" w:noHBand="0" w:noVBand="1"/>
      </w:tblPr>
      <w:tblGrid>
        <w:gridCol w:w="8612"/>
      </w:tblGrid>
      <w:tr w:rsidR="00013343" w:rsidTr="005863E7">
        <w:trPr>
          <w:jc w:val="center"/>
        </w:trPr>
        <w:tc>
          <w:tcPr>
            <w:tcW w:w="8612" w:type="dxa"/>
          </w:tcPr>
          <w:p w:rsidR="00013343" w:rsidRDefault="005863E7" w:rsidP="005863E7">
            <w:pPr>
              <w:ind w:firstLine="0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1EEAF0AC" wp14:editId="361FC1F0">
                  <wp:extent cx="5321030" cy="8228398"/>
                  <wp:effectExtent l="0" t="0" r="0" b="127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3"/>
                          <a:srcRect l="36124" t="6612" r="33798" b="10700"/>
                          <a:stretch/>
                        </pic:blipFill>
                        <pic:spPr bwMode="auto">
                          <a:xfrm>
                            <a:off x="0" y="0"/>
                            <a:ext cx="5327829" cy="82389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13343" w:rsidRDefault="00013343" w:rsidP="00E30EA9"/>
    <w:p w:rsidR="005863E7" w:rsidRDefault="005863E7" w:rsidP="00E30EA9"/>
    <w:p w:rsidR="00E90E5B" w:rsidRDefault="000C4B34" w:rsidP="00E90E5B">
      <w:pPr>
        <w:jc w:val="both"/>
        <w:rPr>
          <w:rFonts w:cs="Times New Roman"/>
          <w:szCs w:val="28"/>
        </w:rPr>
      </w:pPr>
      <w:r>
        <w:t xml:space="preserve">2.23. </w:t>
      </w:r>
      <w:r w:rsidR="00E90E5B" w:rsidRPr="00D006B8">
        <w:rPr>
          <w:rFonts w:cs="Times New Roman"/>
          <w:szCs w:val="28"/>
        </w:rPr>
        <w:t xml:space="preserve">Лист </w:t>
      </w:r>
      <w:r w:rsidR="00E90E5B">
        <w:rPr>
          <w:rFonts w:cs="Times New Roman"/>
          <w:szCs w:val="28"/>
        </w:rPr>
        <w:t>21</w:t>
      </w:r>
      <w:r w:rsidR="00E90E5B" w:rsidRPr="00D006B8">
        <w:rPr>
          <w:rFonts w:cs="Times New Roman"/>
          <w:szCs w:val="28"/>
        </w:rPr>
        <w:t>:</w:t>
      </w:r>
    </w:p>
    <w:p w:rsidR="005863E7" w:rsidRDefault="005863E7" w:rsidP="00E30EA9"/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9021"/>
      </w:tblGrid>
      <w:tr w:rsidR="00E90E5B" w:rsidTr="00107711">
        <w:tc>
          <w:tcPr>
            <w:tcW w:w="9021" w:type="dxa"/>
          </w:tcPr>
          <w:p w:rsidR="00E90E5B" w:rsidRDefault="00107711" w:rsidP="00107711">
            <w:pPr>
              <w:ind w:firstLine="0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43FD3E39" wp14:editId="6548F735">
                  <wp:extent cx="5591175" cy="8648848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4"/>
                          <a:srcRect l="36433" t="6887" r="33799" b="11252"/>
                          <a:stretch/>
                        </pic:blipFill>
                        <pic:spPr bwMode="auto">
                          <a:xfrm>
                            <a:off x="0" y="0"/>
                            <a:ext cx="5599265" cy="86613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43B81" w:rsidRDefault="00C579F1" w:rsidP="00B43B81">
      <w:pPr>
        <w:jc w:val="both"/>
        <w:rPr>
          <w:rFonts w:cs="Times New Roman"/>
          <w:szCs w:val="28"/>
        </w:rPr>
      </w:pPr>
      <w:r>
        <w:t xml:space="preserve">2.24. </w:t>
      </w:r>
      <w:r w:rsidR="00B43B81" w:rsidRPr="00D006B8">
        <w:rPr>
          <w:rFonts w:cs="Times New Roman"/>
          <w:szCs w:val="28"/>
        </w:rPr>
        <w:t xml:space="preserve">Лист </w:t>
      </w:r>
      <w:r w:rsidR="00B43B81">
        <w:rPr>
          <w:rFonts w:cs="Times New Roman"/>
          <w:szCs w:val="28"/>
        </w:rPr>
        <w:t>22</w:t>
      </w:r>
      <w:r w:rsidR="00B43B81" w:rsidRPr="00D006B8">
        <w:rPr>
          <w:rFonts w:cs="Times New Roman"/>
          <w:szCs w:val="28"/>
        </w:rPr>
        <w:t>:</w:t>
      </w:r>
    </w:p>
    <w:p w:rsidR="00E90E5B" w:rsidRDefault="00E90E5B" w:rsidP="00E30EA9"/>
    <w:tbl>
      <w:tblPr>
        <w:tblStyle w:val="aa"/>
        <w:tblW w:w="0" w:type="auto"/>
        <w:jc w:val="center"/>
        <w:tblInd w:w="675" w:type="dxa"/>
        <w:tblLook w:val="04A0" w:firstRow="1" w:lastRow="0" w:firstColumn="1" w:lastColumn="0" w:noHBand="0" w:noVBand="1"/>
      </w:tblPr>
      <w:tblGrid>
        <w:gridCol w:w="8647"/>
      </w:tblGrid>
      <w:tr w:rsidR="00B43B81" w:rsidTr="00984EE0">
        <w:trPr>
          <w:jc w:val="center"/>
        </w:trPr>
        <w:tc>
          <w:tcPr>
            <w:tcW w:w="8647" w:type="dxa"/>
          </w:tcPr>
          <w:p w:rsidR="00B43B81" w:rsidRDefault="00984EE0" w:rsidP="00984EE0">
            <w:pPr>
              <w:ind w:firstLine="0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664F1EA1" wp14:editId="0456FB01">
                  <wp:extent cx="5330757" cy="8400828"/>
                  <wp:effectExtent l="0" t="0" r="3810" b="635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5"/>
                          <a:srcRect l="36279" t="6336" r="34108" b="10700"/>
                          <a:stretch/>
                        </pic:blipFill>
                        <pic:spPr bwMode="auto">
                          <a:xfrm>
                            <a:off x="0" y="0"/>
                            <a:ext cx="5340206" cy="84157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43B81" w:rsidRDefault="00B43B81" w:rsidP="00E30EA9"/>
    <w:p w:rsidR="00D45311" w:rsidRDefault="00D45311" w:rsidP="00E30EA9">
      <w:pPr>
        <w:rPr>
          <w:rFonts w:cs="Times New Roman"/>
          <w:szCs w:val="28"/>
        </w:rPr>
      </w:pPr>
      <w:r>
        <w:t xml:space="preserve">2.25. </w:t>
      </w:r>
      <w:r w:rsidR="00B265B8" w:rsidRPr="00D006B8">
        <w:rPr>
          <w:rFonts w:cs="Times New Roman"/>
          <w:szCs w:val="28"/>
        </w:rPr>
        <w:t xml:space="preserve">Лист </w:t>
      </w:r>
      <w:r w:rsidR="00B265B8">
        <w:rPr>
          <w:rFonts w:cs="Times New Roman"/>
          <w:szCs w:val="28"/>
        </w:rPr>
        <w:t>23</w:t>
      </w:r>
      <w:r w:rsidR="00B265B8" w:rsidRPr="00D006B8">
        <w:rPr>
          <w:rFonts w:cs="Times New Roman"/>
          <w:szCs w:val="28"/>
        </w:rPr>
        <w:t>:</w:t>
      </w:r>
    </w:p>
    <w:p w:rsidR="00B265B8" w:rsidRDefault="00B265B8" w:rsidP="00E30EA9">
      <w:pPr>
        <w:rPr>
          <w:rFonts w:cs="Times New Roman"/>
          <w:szCs w:val="28"/>
        </w:rPr>
      </w:pPr>
    </w:p>
    <w:tbl>
      <w:tblPr>
        <w:tblStyle w:val="aa"/>
        <w:tblW w:w="0" w:type="auto"/>
        <w:tblInd w:w="250" w:type="dxa"/>
        <w:tblLook w:val="04A0" w:firstRow="1" w:lastRow="0" w:firstColumn="1" w:lastColumn="0" w:noHBand="0" w:noVBand="1"/>
      </w:tblPr>
      <w:tblGrid>
        <w:gridCol w:w="8930"/>
      </w:tblGrid>
      <w:tr w:rsidR="00B265B8" w:rsidTr="00B265B8">
        <w:tc>
          <w:tcPr>
            <w:tcW w:w="8930" w:type="dxa"/>
          </w:tcPr>
          <w:p w:rsidR="00B265B8" w:rsidRDefault="00B265B8" w:rsidP="00B265B8">
            <w:pPr>
              <w:ind w:firstLine="0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411FC643" wp14:editId="7B05D639">
                  <wp:extent cx="5457825" cy="8340676"/>
                  <wp:effectExtent l="0" t="0" r="0" b="381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6"/>
                          <a:srcRect l="35969" t="6887" r="33798" b="10976"/>
                          <a:stretch/>
                        </pic:blipFill>
                        <pic:spPr bwMode="auto">
                          <a:xfrm>
                            <a:off x="0" y="0"/>
                            <a:ext cx="5465724" cy="835274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265B8" w:rsidRDefault="00B265B8" w:rsidP="00E30EA9"/>
    <w:p w:rsidR="00B839CC" w:rsidRDefault="00B265B8" w:rsidP="00B839CC">
      <w:pPr>
        <w:jc w:val="both"/>
        <w:rPr>
          <w:rFonts w:cs="Times New Roman"/>
          <w:szCs w:val="28"/>
        </w:rPr>
      </w:pPr>
      <w:r>
        <w:t xml:space="preserve">2.26. </w:t>
      </w:r>
      <w:r w:rsidR="00B839CC" w:rsidRPr="00D006B8">
        <w:rPr>
          <w:rFonts w:cs="Times New Roman"/>
          <w:szCs w:val="28"/>
        </w:rPr>
        <w:t xml:space="preserve">Лист </w:t>
      </w:r>
      <w:r w:rsidR="00B839CC">
        <w:rPr>
          <w:rFonts w:cs="Times New Roman"/>
          <w:szCs w:val="28"/>
        </w:rPr>
        <w:t>24</w:t>
      </w:r>
      <w:r w:rsidR="00B839CC" w:rsidRPr="00D006B8">
        <w:rPr>
          <w:rFonts w:cs="Times New Roman"/>
          <w:szCs w:val="28"/>
        </w:rPr>
        <w:t>:</w:t>
      </w:r>
    </w:p>
    <w:p w:rsidR="00B265B8" w:rsidRDefault="00B265B8" w:rsidP="00E30EA9"/>
    <w:tbl>
      <w:tblPr>
        <w:tblStyle w:val="aa"/>
        <w:tblW w:w="0" w:type="auto"/>
        <w:tblInd w:w="250" w:type="dxa"/>
        <w:tblLook w:val="04A0" w:firstRow="1" w:lastRow="0" w:firstColumn="1" w:lastColumn="0" w:noHBand="0" w:noVBand="1"/>
      </w:tblPr>
      <w:tblGrid>
        <w:gridCol w:w="9126"/>
      </w:tblGrid>
      <w:tr w:rsidR="00B839CC" w:rsidTr="00F13A40">
        <w:tc>
          <w:tcPr>
            <w:tcW w:w="9126" w:type="dxa"/>
          </w:tcPr>
          <w:p w:rsidR="00B839CC" w:rsidRDefault="00F13A40" w:rsidP="00F13A40">
            <w:pPr>
              <w:ind w:firstLine="0"/>
              <w:jc w:val="center"/>
            </w:pPr>
            <w:r w:rsidRPr="00F13A40">
              <w:rPr>
                <w:noProof/>
                <w:highlight w:val="yellow"/>
                <w:lang w:eastAsia="ru-RU"/>
              </w:rPr>
              <w:drawing>
                <wp:inline distT="0" distB="0" distL="0" distR="0" wp14:anchorId="577708BC" wp14:editId="0C96E85F">
                  <wp:extent cx="5655541" cy="8658225"/>
                  <wp:effectExtent l="0" t="0" r="254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7"/>
                          <a:srcRect l="36279" t="6611" r="33643" b="11526"/>
                          <a:stretch/>
                        </pic:blipFill>
                        <pic:spPr bwMode="auto">
                          <a:xfrm>
                            <a:off x="0" y="0"/>
                            <a:ext cx="5663726" cy="86707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F1F03" w:rsidRDefault="00F13A40" w:rsidP="00FF1F03">
      <w:pPr>
        <w:jc w:val="both"/>
        <w:rPr>
          <w:rFonts w:cs="Times New Roman"/>
          <w:szCs w:val="28"/>
        </w:rPr>
      </w:pPr>
      <w:r>
        <w:t xml:space="preserve">2.27. </w:t>
      </w:r>
      <w:r w:rsidR="00FF1F03" w:rsidRPr="00D006B8">
        <w:rPr>
          <w:rFonts w:cs="Times New Roman"/>
          <w:szCs w:val="28"/>
        </w:rPr>
        <w:t xml:space="preserve">Лист </w:t>
      </w:r>
      <w:r w:rsidR="00FF1F03">
        <w:rPr>
          <w:rFonts w:cs="Times New Roman"/>
          <w:szCs w:val="28"/>
        </w:rPr>
        <w:t>25</w:t>
      </w:r>
      <w:r w:rsidR="00FF1F03" w:rsidRPr="00D006B8">
        <w:rPr>
          <w:rFonts w:cs="Times New Roman"/>
          <w:szCs w:val="28"/>
        </w:rPr>
        <w:t>:</w:t>
      </w:r>
    </w:p>
    <w:p w:rsidR="00B839CC" w:rsidRDefault="00B839CC" w:rsidP="00E30EA9"/>
    <w:tbl>
      <w:tblPr>
        <w:tblStyle w:val="aa"/>
        <w:tblW w:w="0" w:type="auto"/>
        <w:tblInd w:w="675" w:type="dxa"/>
        <w:tblLook w:val="04A0" w:firstRow="1" w:lastRow="0" w:firstColumn="1" w:lastColumn="0" w:noHBand="0" w:noVBand="1"/>
      </w:tblPr>
      <w:tblGrid>
        <w:gridCol w:w="8661"/>
      </w:tblGrid>
      <w:tr w:rsidR="00FF1F03" w:rsidTr="00553579">
        <w:tc>
          <w:tcPr>
            <w:tcW w:w="8661" w:type="dxa"/>
          </w:tcPr>
          <w:p w:rsidR="00FF1F03" w:rsidRDefault="00553579" w:rsidP="00553579">
            <w:pPr>
              <w:ind w:firstLine="0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4EB2002D" wp14:editId="1DBD8BFA">
                  <wp:extent cx="5362575" cy="8382553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8"/>
                          <a:srcRect l="36434" t="6612" r="34109" b="11527"/>
                          <a:stretch/>
                        </pic:blipFill>
                        <pic:spPr bwMode="auto">
                          <a:xfrm>
                            <a:off x="0" y="0"/>
                            <a:ext cx="5372597" cy="83982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F1F03" w:rsidRDefault="00FF1F03" w:rsidP="00E30EA9"/>
    <w:p w:rsidR="009F1179" w:rsidRDefault="00AE215C" w:rsidP="009F1179">
      <w:pPr>
        <w:jc w:val="both"/>
        <w:rPr>
          <w:rFonts w:cs="Times New Roman"/>
          <w:szCs w:val="28"/>
        </w:rPr>
      </w:pPr>
      <w:r>
        <w:t xml:space="preserve">2.28.  </w:t>
      </w:r>
      <w:r w:rsidR="009F1179" w:rsidRPr="00D53FD7">
        <w:rPr>
          <w:rFonts w:cs="Times New Roman"/>
          <w:szCs w:val="28"/>
        </w:rPr>
        <w:t>Лист 2</w:t>
      </w:r>
      <w:r w:rsidR="009F1179">
        <w:rPr>
          <w:rFonts w:cs="Times New Roman"/>
          <w:szCs w:val="28"/>
        </w:rPr>
        <w:t>6</w:t>
      </w:r>
      <w:r w:rsidR="009F1179" w:rsidRPr="00D53FD7">
        <w:rPr>
          <w:rFonts w:cs="Times New Roman"/>
          <w:szCs w:val="28"/>
        </w:rPr>
        <w:t>:</w:t>
      </w:r>
    </w:p>
    <w:p w:rsidR="002B7FFC" w:rsidRDefault="002B7FFC" w:rsidP="00E30EA9"/>
    <w:tbl>
      <w:tblPr>
        <w:tblStyle w:val="aa"/>
        <w:tblW w:w="0" w:type="auto"/>
        <w:tblInd w:w="534" w:type="dxa"/>
        <w:tblLook w:val="04A0" w:firstRow="1" w:lastRow="0" w:firstColumn="1" w:lastColumn="0" w:noHBand="0" w:noVBand="1"/>
      </w:tblPr>
      <w:tblGrid>
        <w:gridCol w:w="8646"/>
      </w:tblGrid>
      <w:tr w:rsidR="009F1179" w:rsidTr="006A34B1">
        <w:tc>
          <w:tcPr>
            <w:tcW w:w="8646" w:type="dxa"/>
          </w:tcPr>
          <w:p w:rsidR="009F1179" w:rsidRDefault="006A34B1" w:rsidP="006A34B1">
            <w:pPr>
              <w:ind w:firstLine="0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5165F05A" wp14:editId="4EC280B0">
                  <wp:extent cx="5340485" cy="8322984"/>
                  <wp:effectExtent l="0" t="0" r="0" b="1905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9"/>
                          <a:srcRect l="36612" t="6886" r="33643" b="10701"/>
                          <a:stretch/>
                        </pic:blipFill>
                        <pic:spPr bwMode="auto">
                          <a:xfrm>
                            <a:off x="0" y="0"/>
                            <a:ext cx="5351115" cy="83395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F1179" w:rsidRDefault="009F1179" w:rsidP="00E30EA9"/>
    <w:p w:rsidR="002C16CA" w:rsidRDefault="00220837" w:rsidP="002C16CA">
      <w:pPr>
        <w:jc w:val="both"/>
        <w:rPr>
          <w:rFonts w:cs="Times New Roman"/>
          <w:szCs w:val="28"/>
        </w:rPr>
      </w:pPr>
      <w:r>
        <w:t xml:space="preserve">2.29. </w:t>
      </w:r>
      <w:r w:rsidR="002C16CA" w:rsidRPr="00D53FD7">
        <w:rPr>
          <w:rFonts w:cs="Times New Roman"/>
          <w:szCs w:val="28"/>
        </w:rPr>
        <w:t>Лист 2</w:t>
      </w:r>
      <w:r w:rsidR="002C16CA">
        <w:rPr>
          <w:rFonts w:cs="Times New Roman"/>
          <w:szCs w:val="28"/>
        </w:rPr>
        <w:t>7</w:t>
      </w:r>
      <w:r w:rsidR="002C16CA" w:rsidRPr="00D53FD7">
        <w:rPr>
          <w:rFonts w:cs="Times New Roman"/>
          <w:szCs w:val="28"/>
        </w:rPr>
        <w:t>:</w:t>
      </w:r>
    </w:p>
    <w:p w:rsidR="00220837" w:rsidRDefault="00220837" w:rsidP="00E30EA9"/>
    <w:tbl>
      <w:tblPr>
        <w:tblStyle w:val="aa"/>
        <w:tblW w:w="0" w:type="auto"/>
        <w:tblInd w:w="534" w:type="dxa"/>
        <w:tblLook w:val="04A0" w:firstRow="1" w:lastRow="0" w:firstColumn="1" w:lastColumn="0" w:noHBand="0" w:noVBand="1"/>
      </w:tblPr>
      <w:tblGrid>
        <w:gridCol w:w="8930"/>
      </w:tblGrid>
      <w:tr w:rsidR="002C16CA" w:rsidTr="007D7DD1">
        <w:tc>
          <w:tcPr>
            <w:tcW w:w="8930" w:type="dxa"/>
          </w:tcPr>
          <w:p w:rsidR="002C16CA" w:rsidRDefault="007D7DD1" w:rsidP="007D7DD1">
            <w:pPr>
              <w:ind w:firstLine="0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7B5E098C" wp14:editId="61A127A2">
                  <wp:extent cx="5505856" cy="8677073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0"/>
                          <a:srcRect l="36435" t="6612" r="33954" b="10425"/>
                          <a:stretch/>
                        </pic:blipFill>
                        <pic:spPr bwMode="auto">
                          <a:xfrm>
                            <a:off x="0" y="0"/>
                            <a:ext cx="5512486" cy="86875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8484D" w:rsidRDefault="007D7DD1" w:rsidP="0048484D">
      <w:pPr>
        <w:jc w:val="both"/>
        <w:rPr>
          <w:rFonts w:cs="Times New Roman"/>
          <w:szCs w:val="28"/>
        </w:rPr>
      </w:pPr>
      <w:r>
        <w:t xml:space="preserve">2.30. </w:t>
      </w:r>
      <w:r w:rsidR="0048484D" w:rsidRPr="00D53FD7">
        <w:rPr>
          <w:rFonts w:cs="Times New Roman"/>
          <w:szCs w:val="28"/>
        </w:rPr>
        <w:t>Лист 2</w:t>
      </w:r>
      <w:r w:rsidR="0048484D">
        <w:rPr>
          <w:rFonts w:cs="Times New Roman"/>
          <w:szCs w:val="28"/>
        </w:rPr>
        <w:t>8</w:t>
      </w:r>
      <w:r w:rsidR="0048484D" w:rsidRPr="00D53FD7">
        <w:rPr>
          <w:rFonts w:cs="Times New Roman"/>
          <w:szCs w:val="28"/>
        </w:rPr>
        <w:t>:</w:t>
      </w:r>
    </w:p>
    <w:p w:rsidR="002C16CA" w:rsidRDefault="002C16CA" w:rsidP="00E30EA9"/>
    <w:tbl>
      <w:tblPr>
        <w:tblStyle w:val="aa"/>
        <w:tblW w:w="0" w:type="auto"/>
        <w:tblInd w:w="250" w:type="dxa"/>
        <w:tblLook w:val="04A0" w:firstRow="1" w:lastRow="0" w:firstColumn="1" w:lastColumn="0" w:noHBand="0" w:noVBand="1"/>
      </w:tblPr>
      <w:tblGrid>
        <w:gridCol w:w="8946"/>
      </w:tblGrid>
      <w:tr w:rsidR="0048484D" w:rsidTr="007D151B">
        <w:tc>
          <w:tcPr>
            <w:tcW w:w="8946" w:type="dxa"/>
          </w:tcPr>
          <w:p w:rsidR="0048484D" w:rsidRDefault="007D151B" w:rsidP="007D151B">
            <w:pPr>
              <w:ind w:firstLine="0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70017E1A" wp14:editId="044FAE59">
                  <wp:extent cx="5542742" cy="8618707"/>
                  <wp:effectExtent l="0" t="0" r="127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1"/>
                          <a:srcRect l="36489" t="6336" r="33798" b="11527"/>
                          <a:stretch/>
                        </pic:blipFill>
                        <pic:spPr bwMode="auto">
                          <a:xfrm>
                            <a:off x="0" y="0"/>
                            <a:ext cx="5550158" cy="86302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8484D" w:rsidRDefault="00015FA0" w:rsidP="00E30EA9">
      <w:pPr>
        <w:rPr>
          <w:rFonts w:cs="Times New Roman"/>
          <w:szCs w:val="28"/>
        </w:rPr>
      </w:pPr>
      <w:r>
        <w:t xml:space="preserve">2.31. </w:t>
      </w:r>
      <w:r w:rsidR="004B734B" w:rsidRPr="00D53FD7">
        <w:rPr>
          <w:rFonts w:cs="Times New Roman"/>
          <w:szCs w:val="28"/>
        </w:rPr>
        <w:t>Лист 2</w:t>
      </w:r>
      <w:r w:rsidR="004B734B">
        <w:rPr>
          <w:rFonts w:cs="Times New Roman"/>
          <w:szCs w:val="28"/>
        </w:rPr>
        <w:t>9</w:t>
      </w:r>
      <w:r w:rsidR="004B734B" w:rsidRPr="00D53FD7">
        <w:rPr>
          <w:rFonts w:cs="Times New Roman"/>
          <w:szCs w:val="28"/>
        </w:rPr>
        <w:t>:</w:t>
      </w:r>
    </w:p>
    <w:p w:rsidR="004B734B" w:rsidRDefault="004B734B" w:rsidP="00E30EA9">
      <w:pPr>
        <w:rPr>
          <w:rFonts w:cs="Times New Roman"/>
          <w:szCs w:val="28"/>
        </w:rPr>
      </w:pPr>
    </w:p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8930"/>
      </w:tblGrid>
      <w:tr w:rsidR="004B734B" w:rsidTr="00644D59">
        <w:tc>
          <w:tcPr>
            <w:tcW w:w="8930" w:type="dxa"/>
          </w:tcPr>
          <w:p w:rsidR="004B734B" w:rsidRDefault="00644D59" w:rsidP="00644D59">
            <w:pPr>
              <w:ind w:firstLine="0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4B0BCD2C" wp14:editId="1ECAEC2D">
                  <wp:extent cx="5428034" cy="8592042"/>
                  <wp:effectExtent l="0" t="0" r="1270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2"/>
                          <a:srcRect l="36651" t="6150" r="34064" b="11437"/>
                          <a:stretch/>
                        </pic:blipFill>
                        <pic:spPr bwMode="auto">
                          <a:xfrm>
                            <a:off x="0" y="0"/>
                            <a:ext cx="5442724" cy="86152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1507" w:rsidRDefault="00644D59" w:rsidP="00551507">
      <w:pPr>
        <w:jc w:val="both"/>
        <w:rPr>
          <w:rFonts w:cs="Times New Roman"/>
          <w:szCs w:val="28"/>
        </w:rPr>
      </w:pPr>
      <w:r>
        <w:t xml:space="preserve">2.32. </w:t>
      </w:r>
      <w:r w:rsidR="00551507" w:rsidRPr="00D53FD7">
        <w:rPr>
          <w:rFonts w:cs="Times New Roman"/>
          <w:szCs w:val="28"/>
        </w:rPr>
        <w:t xml:space="preserve">Лист </w:t>
      </w:r>
      <w:r w:rsidR="00551507">
        <w:rPr>
          <w:rFonts w:cs="Times New Roman"/>
          <w:szCs w:val="28"/>
        </w:rPr>
        <w:t>30</w:t>
      </w:r>
      <w:r w:rsidR="00551507" w:rsidRPr="00D53FD7">
        <w:rPr>
          <w:rFonts w:cs="Times New Roman"/>
          <w:szCs w:val="28"/>
        </w:rPr>
        <w:t>:</w:t>
      </w:r>
    </w:p>
    <w:p w:rsidR="004B734B" w:rsidRDefault="004B734B" w:rsidP="00E30EA9"/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8788"/>
      </w:tblGrid>
      <w:tr w:rsidR="00551507" w:rsidTr="005D7338">
        <w:tc>
          <w:tcPr>
            <w:tcW w:w="8788" w:type="dxa"/>
          </w:tcPr>
          <w:p w:rsidR="00551507" w:rsidRDefault="005D7338" w:rsidP="005D7338">
            <w:pPr>
              <w:ind w:firstLine="0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763C0AA4" wp14:editId="787126F1">
                  <wp:extent cx="5416603" cy="8391525"/>
                  <wp:effectExtent l="0" t="0" r="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3"/>
                          <a:srcRect l="36279" t="6336" r="33798" b="11251"/>
                          <a:stretch/>
                        </pic:blipFill>
                        <pic:spPr bwMode="auto">
                          <a:xfrm>
                            <a:off x="0" y="0"/>
                            <a:ext cx="5424441" cy="840366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51507" w:rsidRDefault="00551507" w:rsidP="00E30EA9"/>
    <w:p w:rsidR="00754C2C" w:rsidRDefault="005D7338" w:rsidP="00754C2C">
      <w:pPr>
        <w:jc w:val="both"/>
        <w:rPr>
          <w:rFonts w:cs="Times New Roman"/>
          <w:szCs w:val="28"/>
        </w:rPr>
      </w:pPr>
      <w:r>
        <w:t xml:space="preserve">2.33. </w:t>
      </w:r>
      <w:r w:rsidR="00754C2C" w:rsidRPr="00D53FD7">
        <w:rPr>
          <w:rFonts w:cs="Times New Roman"/>
          <w:szCs w:val="28"/>
        </w:rPr>
        <w:t xml:space="preserve">Лист </w:t>
      </w:r>
      <w:r w:rsidR="00754C2C">
        <w:rPr>
          <w:rFonts w:cs="Times New Roman"/>
          <w:szCs w:val="28"/>
        </w:rPr>
        <w:t>31</w:t>
      </w:r>
      <w:r w:rsidR="00754C2C" w:rsidRPr="00D53FD7">
        <w:rPr>
          <w:rFonts w:cs="Times New Roman"/>
          <w:szCs w:val="28"/>
        </w:rPr>
        <w:t>:</w:t>
      </w:r>
    </w:p>
    <w:p w:rsidR="005D7338" w:rsidRDefault="005D7338" w:rsidP="00E30EA9"/>
    <w:tbl>
      <w:tblPr>
        <w:tblStyle w:val="aa"/>
        <w:tblW w:w="0" w:type="auto"/>
        <w:tblInd w:w="108" w:type="dxa"/>
        <w:tblLook w:val="04A0" w:firstRow="1" w:lastRow="0" w:firstColumn="1" w:lastColumn="0" w:noHBand="0" w:noVBand="1"/>
      </w:tblPr>
      <w:tblGrid>
        <w:gridCol w:w="9463"/>
      </w:tblGrid>
      <w:tr w:rsidR="00754C2C" w:rsidTr="003419F0">
        <w:tc>
          <w:tcPr>
            <w:tcW w:w="9463" w:type="dxa"/>
          </w:tcPr>
          <w:p w:rsidR="00754C2C" w:rsidRDefault="003419F0" w:rsidP="003419F0">
            <w:pPr>
              <w:ind w:firstLine="0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1FC0749E" wp14:editId="354685A0">
                  <wp:extent cx="5856052" cy="8537506"/>
                  <wp:effectExtent l="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4"/>
                          <a:srcRect l="36589" t="7163" r="33953" b="16489"/>
                          <a:stretch/>
                        </pic:blipFill>
                        <pic:spPr bwMode="auto">
                          <a:xfrm>
                            <a:off x="0" y="0"/>
                            <a:ext cx="5868194" cy="85552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D0627" w:rsidRDefault="003419F0" w:rsidP="00BD0627">
      <w:pPr>
        <w:jc w:val="both"/>
        <w:rPr>
          <w:rFonts w:cs="Times New Roman"/>
          <w:szCs w:val="28"/>
        </w:rPr>
      </w:pPr>
      <w:r>
        <w:t xml:space="preserve">2.34. </w:t>
      </w:r>
      <w:r w:rsidR="00BD0627" w:rsidRPr="00D53FD7">
        <w:rPr>
          <w:rFonts w:cs="Times New Roman"/>
          <w:szCs w:val="28"/>
        </w:rPr>
        <w:t xml:space="preserve">Лист </w:t>
      </w:r>
      <w:r w:rsidR="00BD0627">
        <w:rPr>
          <w:rFonts w:cs="Times New Roman"/>
          <w:szCs w:val="28"/>
        </w:rPr>
        <w:t>32</w:t>
      </w:r>
      <w:r w:rsidR="00BD0627" w:rsidRPr="00D53FD7">
        <w:rPr>
          <w:rFonts w:cs="Times New Roman"/>
          <w:szCs w:val="28"/>
        </w:rPr>
        <w:t>:</w:t>
      </w:r>
    </w:p>
    <w:p w:rsidR="00754C2C" w:rsidRDefault="00754C2C" w:rsidP="00E30EA9"/>
    <w:tbl>
      <w:tblPr>
        <w:tblStyle w:val="aa"/>
        <w:tblW w:w="0" w:type="auto"/>
        <w:jc w:val="center"/>
        <w:tblInd w:w="959" w:type="dxa"/>
        <w:tblLook w:val="04A0" w:firstRow="1" w:lastRow="0" w:firstColumn="1" w:lastColumn="0" w:noHBand="0" w:noVBand="1"/>
      </w:tblPr>
      <w:tblGrid>
        <w:gridCol w:w="8612"/>
      </w:tblGrid>
      <w:tr w:rsidR="00BD0627" w:rsidTr="00AE0CAE">
        <w:trPr>
          <w:jc w:val="center"/>
        </w:trPr>
        <w:tc>
          <w:tcPr>
            <w:tcW w:w="8612" w:type="dxa"/>
          </w:tcPr>
          <w:p w:rsidR="00BD0627" w:rsidRDefault="00AE0CAE" w:rsidP="00AE0CAE">
            <w:pPr>
              <w:ind w:firstLine="0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63C4E784" wp14:editId="13F29E07">
                  <wp:extent cx="5243209" cy="8369480"/>
                  <wp:effectExtent l="0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5"/>
                          <a:srcRect l="36279" t="6336" r="34777" b="11527"/>
                          <a:stretch/>
                        </pic:blipFill>
                        <pic:spPr bwMode="auto">
                          <a:xfrm>
                            <a:off x="0" y="0"/>
                            <a:ext cx="5254943" cy="83882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D0627" w:rsidRDefault="00BD0627" w:rsidP="00E30EA9"/>
    <w:p w:rsidR="00022EDD" w:rsidRDefault="00AE0CAE" w:rsidP="00022EDD">
      <w:pPr>
        <w:jc w:val="both"/>
        <w:rPr>
          <w:rFonts w:cs="Times New Roman"/>
          <w:szCs w:val="28"/>
        </w:rPr>
      </w:pPr>
      <w:r>
        <w:t xml:space="preserve">2.35. </w:t>
      </w:r>
      <w:r w:rsidR="00022EDD" w:rsidRPr="00D53FD7">
        <w:rPr>
          <w:rFonts w:cs="Times New Roman"/>
          <w:szCs w:val="28"/>
        </w:rPr>
        <w:t xml:space="preserve">Лист </w:t>
      </w:r>
      <w:r w:rsidR="00022EDD">
        <w:rPr>
          <w:rFonts w:cs="Times New Roman"/>
          <w:szCs w:val="28"/>
        </w:rPr>
        <w:t>33</w:t>
      </w:r>
      <w:r w:rsidR="00022EDD" w:rsidRPr="00D53FD7">
        <w:rPr>
          <w:rFonts w:cs="Times New Roman"/>
          <w:szCs w:val="28"/>
        </w:rPr>
        <w:t>:</w:t>
      </w:r>
    </w:p>
    <w:p w:rsidR="00AE0CAE" w:rsidRDefault="00AE0CAE" w:rsidP="00E30EA9"/>
    <w:tbl>
      <w:tblPr>
        <w:tblStyle w:val="aa"/>
        <w:tblW w:w="0" w:type="auto"/>
        <w:tblInd w:w="534" w:type="dxa"/>
        <w:tblLook w:val="04A0" w:firstRow="1" w:lastRow="0" w:firstColumn="1" w:lastColumn="0" w:noHBand="0" w:noVBand="1"/>
      </w:tblPr>
      <w:tblGrid>
        <w:gridCol w:w="8505"/>
      </w:tblGrid>
      <w:tr w:rsidR="00022EDD" w:rsidTr="00DF3290">
        <w:tc>
          <w:tcPr>
            <w:tcW w:w="8505" w:type="dxa"/>
          </w:tcPr>
          <w:p w:rsidR="00022EDD" w:rsidRDefault="00DF3290" w:rsidP="00DF3290">
            <w:pPr>
              <w:ind w:firstLine="0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4784D3BF" wp14:editId="4DBC29D1">
                  <wp:extent cx="5121857" cy="8025319"/>
                  <wp:effectExtent l="0" t="0" r="3175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6"/>
                          <a:srcRect l="36461" t="6336" r="33953" b="11251"/>
                          <a:stretch/>
                        </pic:blipFill>
                        <pic:spPr bwMode="auto">
                          <a:xfrm>
                            <a:off x="0" y="0"/>
                            <a:ext cx="5130632" cy="80390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22EDD" w:rsidRDefault="00022EDD" w:rsidP="00E30EA9"/>
    <w:p w:rsidR="00DF3290" w:rsidRDefault="00DF3290" w:rsidP="00E30EA9"/>
    <w:p w:rsidR="00DF3290" w:rsidRDefault="00DF3290" w:rsidP="00E30EA9"/>
    <w:p w:rsidR="00E33726" w:rsidRDefault="00DF3290" w:rsidP="00E33726">
      <w:pPr>
        <w:jc w:val="both"/>
        <w:rPr>
          <w:rFonts w:cs="Times New Roman"/>
          <w:szCs w:val="28"/>
        </w:rPr>
      </w:pPr>
      <w:r>
        <w:t xml:space="preserve">2.36. </w:t>
      </w:r>
      <w:r w:rsidR="00E33726" w:rsidRPr="00D53FD7">
        <w:rPr>
          <w:rFonts w:cs="Times New Roman"/>
          <w:szCs w:val="28"/>
        </w:rPr>
        <w:t xml:space="preserve">Лист </w:t>
      </w:r>
      <w:r w:rsidR="00E33726">
        <w:rPr>
          <w:rFonts w:cs="Times New Roman"/>
          <w:szCs w:val="28"/>
        </w:rPr>
        <w:t>34</w:t>
      </w:r>
      <w:r w:rsidR="00E33726" w:rsidRPr="00D53FD7">
        <w:rPr>
          <w:rFonts w:cs="Times New Roman"/>
          <w:szCs w:val="28"/>
        </w:rPr>
        <w:t>:</w:t>
      </w:r>
    </w:p>
    <w:p w:rsidR="00DF3290" w:rsidRDefault="00DF3290" w:rsidP="00E30EA9"/>
    <w:tbl>
      <w:tblPr>
        <w:tblStyle w:val="aa"/>
        <w:tblW w:w="0" w:type="auto"/>
        <w:tblInd w:w="675" w:type="dxa"/>
        <w:tblLook w:val="04A0" w:firstRow="1" w:lastRow="0" w:firstColumn="1" w:lastColumn="0" w:noHBand="0" w:noVBand="1"/>
      </w:tblPr>
      <w:tblGrid>
        <w:gridCol w:w="8896"/>
      </w:tblGrid>
      <w:tr w:rsidR="00E33726" w:rsidTr="00794BD5">
        <w:tc>
          <w:tcPr>
            <w:tcW w:w="8896" w:type="dxa"/>
          </w:tcPr>
          <w:p w:rsidR="00E33726" w:rsidRDefault="00794BD5" w:rsidP="00794BD5">
            <w:pPr>
              <w:ind w:firstLine="0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16E761D1" wp14:editId="45A05BE1">
                  <wp:extent cx="5379395" cy="8336652"/>
                  <wp:effectExtent l="0" t="0" r="0" b="762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7"/>
                          <a:srcRect l="36434" t="6887" r="33954" b="11527"/>
                          <a:stretch/>
                        </pic:blipFill>
                        <pic:spPr bwMode="auto">
                          <a:xfrm>
                            <a:off x="0" y="0"/>
                            <a:ext cx="5387928" cy="83498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33726" w:rsidRDefault="00E33726" w:rsidP="00E30EA9"/>
    <w:p w:rsidR="007E67E4" w:rsidRDefault="007E67E4" w:rsidP="007E67E4">
      <w:pPr>
        <w:jc w:val="both"/>
        <w:rPr>
          <w:rFonts w:cs="Times New Roman"/>
          <w:szCs w:val="28"/>
        </w:rPr>
      </w:pPr>
      <w:r>
        <w:t xml:space="preserve">2.37. </w:t>
      </w:r>
      <w:r w:rsidRPr="00D53FD7">
        <w:rPr>
          <w:rFonts w:cs="Times New Roman"/>
          <w:szCs w:val="28"/>
        </w:rPr>
        <w:t xml:space="preserve">Лист </w:t>
      </w:r>
      <w:r>
        <w:rPr>
          <w:rFonts w:cs="Times New Roman"/>
          <w:szCs w:val="28"/>
        </w:rPr>
        <w:t>35</w:t>
      </w:r>
      <w:r w:rsidRPr="00D53FD7">
        <w:rPr>
          <w:rFonts w:cs="Times New Roman"/>
          <w:szCs w:val="28"/>
        </w:rPr>
        <w:t>:</w:t>
      </w:r>
    </w:p>
    <w:p w:rsidR="00794BD5" w:rsidRDefault="00794BD5" w:rsidP="00E30EA9"/>
    <w:tbl>
      <w:tblPr>
        <w:tblStyle w:val="aa"/>
        <w:tblW w:w="0" w:type="auto"/>
        <w:tblInd w:w="250" w:type="dxa"/>
        <w:tblLook w:val="04A0" w:firstRow="1" w:lastRow="0" w:firstColumn="1" w:lastColumn="0" w:noHBand="0" w:noVBand="1"/>
      </w:tblPr>
      <w:tblGrid>
        <w:gridCol w:w="9072"/>
      </w:tblGrid>
      <w:tr w:rsidR="00DB69E7" w:rsidTr="00DB69E7">
        <w:tc>
          <w:tcPr>
            <w:tcW w:w="9072" w:type="dxa"/>
          </w:tcPr>
          <w:p w:rsidR="00DB69E7" w:rsidRDefault="00DB69E7" w:rsidP="00DB69E7">
            <w:pPr>
              <w:ind w:firstLine="0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0F08DBA0" wp14:editId="61DE3328">
                  <wp:extent cx="5564222" cy="8657617"/>
                  <wp:effectExtent l="0" t="0" r="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8"/>
                          <a:srcRect l="36279" t="6612" r="34127" b="11527"/>
                          <a:stretch/>
                        </pic:blipFill>
                        <pic:spPr bwMode="auto">
                          <a:xfrm>
                            <a:off x="0" y="0"/>
                            <a:ext cx="5574941" cy="86742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E67E4" w:rsidRDefault="00F16B8E" w:rsidP="00E30EA9">
      <w:pPr>
        <w:rPr>
          <w:rFonts w:cs="Times New Roman"/>
          <w:szCs w:val="28"/>
        </w:rPr>
      </w:pPr>
      <w:r>
        <w:rPr>
          <w:rFonts w:cs="Times New Roman"/>
          <w:szCs w:val="28"/>
        </w:rPr>
        <w:t xml:space="preserve">2.38. </w:t>
      </w:r>
      <w:r w:rsidRPr="00D53FD7">
        <w:rPr>
          <w:rFonts w:cs="Times New Roman"/>
          <w:szCs w:val="28"/>
        </w:rPr>
        <w:t xml:space="preserve">Лист </w:t>
      </w:r>
      <w:r>
        <w:rPr>
          <w:rFonts w:cs="Times New Roman"/>
          <w:szCs w:val="28"/>
        </w:rPr>
        <w:t>36</w:t>
      </w:r>
      <w:r w:rsidRPr="00D53FD7">
        <w:rPr>
          <w:rFonts w:cs="Times New Roman"/>
          <w:szCs w:val="28"/>
        </w:rPr>
        <w:t>:</w:t>
      </w:r>
    </w:p>
    <w:p w:rsidR="00FA049C" w:rsidRDefault="00FA049C" w:rsidP="00E30EA9">
      <w:pPr>
        <w:rPr>
          <w:rFonts w:cs="Times New Roman"/>
          <w:szCs w:val="28"/>
        </w:rPr>
      </w:pPr>
    </w:p>
    <w:tbl>
      <w:tblPr>
        <w:tblStyle w:val="aa"/>
        <w:tblW w:w="0" w:type="auto"/>
        <w:tblInd w:w="534" w:type="dxa"/>
        <w:tblLook w:val="04A0" w:firstRow="1" w:lastRow="0" w:firstColumn="1" w:lastColumn="0" w:noHBand="0" w:noVBand="1"/>
      </w:tblPr>
      <w:tblGrid>
        <w:gridCol w:w="8788"/>
      </w:tblGrid>
      <w:tr w:rsidR="00FA049C" w:rsidTr="00EE4C38">
        <w:tc>
          <w:tcPr>
            <w:tcW w:w="8788" w:type="dxa"/>
          </w:tcPr>
          <w:p w:rsidR="00FA049C" w:rsidRDefault="00EE4C38" w:rsidP="00EE4C38">
            <w:pPr>
              <w:ind w:firstLine="0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330AA877" wp14:editId="3AEDA610">
                  <wp:extent cx="5429250" cy="8560403"/>
                  <wp:effectExtent l="0" t="0" r="0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9"/>
                          <a:srcRect l="36434" t="6612" r="34264" b="11251"/>
                          <a:stretch/>
                        </pic:blipFill>
                        <pic:spPr bwMode="auto">
                          <a:xfrm>
                            <a:off x="0" y="0"/>
                            <a:ext cx="5437107" cy="857279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D62BB" w:rsidRDefault="006D62BB" w:rsidP="006D62BB">
      <w:pPr>
        <w:jc w:val="both"/>
        <w:rPr>
          <w:rFonts w:cs="Times New Roman"/>
          <w:szCs w:val="28"/>
        </w:rPr>
      </w:pPr>
      <w:r>
        <w:t xml:space="preserve">2.39. </w:t>
      </w:r>
      <w:r w:rsidRPr="00D53FD7">
        <w:rPr>
          <w:rFonts w:cs="Times New Roman"/>
          <w:szCs w:val="28"/>
        </w:rPr>
        <w:t xml:space="preserve">Лист </w:t>
      </w:r>
      <w:r>
        <w:rPr>
          <w:rFonts w:cs="Times New Roman"/>
          <w:szCs w:val="28"/>
        </w:rPr>
        <w:t>37</w:t>
      </w:r>
      <w:r w:rsidRPr="00D53FD7">
        <w:rPr>
          <w:rFonts w:cs="Times New Roman"/>
          <w:szCs w:val="28"/>
        </w:rPr>
        <w:t>:</w:t>
      </w:r>
    </w:p>
    <w:p w:rsidR="00FA049C" w:rsidRDefault="00FA049C" w:rsidP="00E30EA9"/>
    <w:tbl>
      <w:tblPr>
        <w:tblStyle w:val="aa"/>
        <w:tblW w:w="0" w:type="auto"/>
        <w:tblInd w:w="534" w:type="dxa"/>
        <w:tblLook w:val="04A0" w:firstRow="1" w:lastRow="0" w:firstColumn="1" w:lastColumn="0" w:noHBand="0" w:noVBand="1"/>
      </w:tblPr>
      <w:tblGrid>
        <w:gridCol w:w="8930"/>
      </w:tblGrid>
      <w:tr w:rsidR="006D62BB" w:rsidTr="00560888">
        <w:tc>
          <w:tcPr>
            <w:tcW w:w="8930" w:type="dxa"/>
          </w:tcPr>
          <w:p w:rsidR="006D62BB" w:rsidRDefault="00560888" w:rsidP="00560888">
            <w:pPr>
              <w:ind w:firstLine="0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199CDD19" wp14:editId="31DAC659">
                  <wp:extent cx="5505450" cy="8589655"/>
                  <wp:effectExtent l="0" t="0" r="0" b="1905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0"/>
                          <a:srcRect l="36279" t="6887" r="34108" b="10976"/>
                          <a:stretch/>
                        </pic:blipFill>
                        <pic:spPr bwMode="auto">
                          <a:xfrm>
                            <a:off x="0" y="0"/>
                            <a:ext cx="5515124" cy="860474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0106C" w:rsidRDefault="00D65535" w:rsidP="00E30EA9">
      <w:pPr>
        <w:rPr>
          <w:szCs w:val="28"/>
        </w:rPr>
      </w:pPr>
      <w:r>
        <w:t>2.4</w:t>
      </w:r>
      <w:r w:rsidR="0071593F">
        <w:t>0</w:t>
      </w:r>
      <w:r>
        <w:t>.</w:t>
      </w:r>
      <w:r w:rsidRPr="00D65535">
        <w:rPr>
          <w:szCs w:val="28"/>
        </w:rPr>
        <w:t>Охранная зона – ОЗ (2). План границ объекта землеустройства:</w:t>
      </w:r>
    </w:p>
    <w:p w:rsidR="00D65535" w:rsidRDefault="00D65535" w:rsidP="00E30EA9">
      <w:pPr>
        <w:rPr>
          <w:szCs w:val="28"/>
        </w:rPr>
      </w:pPr>
    </w:p>
    <w:tbl>
      <w:tblPr>
        <w:tblStyle w:val="aa"/>
        <w:tblW w:w="0" w:type="auto"/>
        <w:jc w:val="center"/>
        <w:tblInd w:w="1526" w:type="dxa"/>
        <w:tblLook w:val="04A0" w:firstRow="1" w:lastRow="0" w:firstColumn="1" w:lastColumn="0" w:noHBand="0" w:noVBand="1"/>
      </w:tblPr>
      <w:tblGrid>
        <w:gridCol w:w="7866"/>
      </w:tblGrid>
      <w:tr w:rsidR="00D65535" w:rsidTr="009D163E">
        <w:trPr>
          <w:jc w:val="center"/>
        </w:trPr>
        <w:tc>
          <w:tcPr>
            <w:tcW w:w="6662" w:type="dxa"/>
          </w:tcPr>
          <w:p w:rsidR="00D65535" w:rsidRDefault="009D163E" w:rsidP="00D65535">
            <w:pPr>
              <w:ind w:firstLine="0"/>
              <w:jc w:val="center"/>
            </w:pPr>
            <w:r>
              <w:rPr>
                <w:rFonts w:cs="Times New Roman"/>
                <w:b/>
                <w:noProof/>
                <w:szCs w:val="28"/>
                <w:lang w:eastAsia="ru-RU"/>
              </w:rPr>
              <w:drawing>
                <wp:inline distT="0" distB="0" distL="0" distR="0" wp14:anchorId="2982B0DA" wp14:editId="15C765C0">
                  <wp:extent cx="4855032" cy="4026314"/>
                  <wp:effectExtent l="0" t="0" r="3175" b="0"/>
                  <wp:docPr id="73" name="Рисунок 73" descr="D:\0_ПЗО_Карабиха\НовНекрасКоорн\ОЗ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1" descr="D:\0_ПЗО_Карабиха\НовНекрасКоорн\ОЗ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9108" cy="4029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65535" w:rsidRDefault="00D65535" w:rsidP="00E30EA9"/>
    <w:p w:rsidR="00D65535" w:rsidRDefault="0071593F" w:rsidP="00E30EA9">
      <w:pPr>
        <w:rPr>
          <w:szCs w:val="28"/>
        </w:rPr>
      </w:pPr>
      <w:r>
        <w:t>2.41</w:t>
      </w:r>
      <w:r w:rsidR="00D65535" w:rsidRPr="006C4854">
        <w:t xml:space="preserve">. </w:t>
      </w:r>
      <w:r w:rsidR="006C4854" w:rsidRPr="006C4854">
        <w:rPr>
          <w:szCs w:val="28"/>
        </w:rPr>
        <w:t>Охранная зона – ОЗ (3). План границ объекта землеустройства:</w:t>
      </w:r>
    </w:p>
    <w:p w:rsidR="006C4854" w:rsidRDefault="006C4854" w:rsidP="00E30EA9">
      <w:pPr>
        <w:rPr>
          <w:szCs w:val="28"/>
        </w:rPr>
      </w:pPr>
    </w:p>
    <w:tbl>
      <w:tblPr>
        <w:tblStyle w:val="aa"/>
        <w:tblW w:w="0" w:type="auto"/>
        <w:tblInd w:w="817" w:type="dxa"/>
        <w:tblLook w:val="04A0" w:firstRow="1" w:lastRow="0" w:firstColumn="1" w:lastColumn="0" w:noHBand="0" w:noVBand="1"/>
      </w:tblPr>
      <w:tblGrid>
        <w:gridCol w:w="7938"/>
      </w:tblGrid>
      <w:tr w:rsidR="006C4854" w:rsidTr="006C4854">
        <w:tc>
          <w:tcPr>
            <w:tcW w:w="7938" w:type="dxa"/>
          </w:tcPr>
          <w:p w:rsidR="006C4854" w:rsidRDefault="006C4854" w:rsidP="006C4854">
            <w:pPr>
              <w:ind w:firstLine="0"/>
              <w:jc w:val="center"/>
            </w:pPr>
            <w:r>
              <w:rPr>
                <w:b/>
                <w:noProof/>
                <w:szCs w:val="28"/>
                <w:lang w:eastAsia="ru-RU"/>
              </w:rPr>
              <w:drawing>
                <wp:inline distT="0" distB="0" distL="0" distR="0" wp14:anchorId="2B5833D1" wp14:editId="71C8B10A">
                  <wp:extent cx="4106435" cy="3667125"/>
                  <wp:effectExtent l="0" t="0" r="8890" b="0"/>
                  <wp:docPr id="74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05991" cy="36667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1593F" w:rsidRDefault="0071593F" w:rsidP="00E30EA9"/>
    <w:p w:rsidR="006C4854" w:rsidRDefault="00C46142" w:rsidP="00E30EA9">
      <w:r>
        <w:t>2.4</w:t>
      </w:r>
      <w:r w:rsidR="0071593F">
        <w:t>2</w:t>
      </w:r>
      <w:r>
        <w:t xml:space="preserve">. </w:t>
      </w:r>
      <w:r w:rsidR="00161594" w:rsidRPr="00161594">
        <w:t>Охранная зона – ОЗ (4)</w:t>
      </w:r>
      <w:r w:rsidR="008E67BE">
        <w:t xml:space="preserve"> 1 участок</w:t>
      </w:r>
      <w:r w:rsidR="00161594" w:rsidRPr="00161594">
        <w:t>. План границ объекта землеустройства:</w:t>
      </w:r>
    </w:p>
    <w:p w:rsidR="00161594" w:rsidRDefault="00161594" w:rsidP="00E30EA9"/>
    <w:tbl>
      <w:tblPr>
        <w:tblStyle w:val="aa"/>
        <w:tblW w:w="0" w:type="auto"/>
        <w:tblInd w:w="1242" w:type="dxa"/>
        <w:tblLook w:val="04A0" w:firstRow="1" w:lastRow="0" w:firstColumn="1" w:lastColumn="0" w:noHBand="0" w:noVBand="1"/>
      </w:tblPr>
      <w:tblGrid>
        <w:gridCol w:w="7230"/>
      </w:tblGrid>
      <w:tr w:rsidR="00161594" w:rsidTr="00C70216">
        <w:tc>
          <w:tcPr>
            <w:tcW w:w="7230" w:type="dxa"/>
          </w:tcPr>
          <w:p w:rsidR="00161594" w:rsidRDefault="00C70216" w:rsidP="00C70216">
            <w:pPr>
              <w:ind w:firstLine="0"/>
              <w:jc w:val="center"/>
            </w:pPr>
            <w:r>
              <w:rPr>
                <w:b/>
                <w:noProof/>
                <w:szCs w:val="28"/>
                <w:lang w:eastAsia="ru-RU"/>
              </w:rPr>
              <w:drawing>
                <wp:inline distT="0" distB="0" distL="0" distR="0" wp14:anchorId="60FA89D5" wp14:editId="06869F34">
                  <wp:extent cx="4196753" cy="4106165"/>
                  <wp:effectExtent l="0" t="0" r="0" b="8890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6250" cy="410567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61594" w:rsidRDefault="00161594" w:rsidP="00E30EA9"/>
    <w:p w:rsidR="0099305A" w:rsidRDefault="0099305A" w:rsidP="00E30EA9">
      <w:pPr>
        <w:rPr>
          <w:szCs w:val="28"/>
        </w:rPr>
      </w:pPr>
      <w:r>
        <w:t>2.4</w:t>
      </w:r>
      <w:r w:rsidR="0071593F">
        <w:t>3</w:t>
      </w:r>
      <w:r w:rsidRPr="00003D5A">
        <w:t xml:space="preserve">. </w:t>
      </w:r>
      <w:r w:rsidR="00003D5A" w:rsidRPr="00003D5A">
        <w:rPr>
          <w:szCs w:val="28"/>
        </w:rPr>
        <w:t>Охранная зона – ОЗ (</w:t>
      </w:r>
      <w:r w:rsidR="008E67BE">
        <w:rPr>
          <w:szCs w:val="28"/>
        </w:rPr>
        <w:t>4</w:t>
      </w:r>
      <w:r w:rsidR="00003D5A" w:rsidRPr="00003D5A">
        <w:rPr>
          <w:szCs w:val="28"/>
        </w:rPr>
        <w:t>)</w:t>
      </w:r>
      <w:r w:rsidR="008E67BE">
        <w:rPr>
          <w:szCs w:val="28"/>
        </w:rPr>
        <w:t xml:space="preserve"> 2 участок</w:t>
      </w:r>
      <w:r w:rsidR="00003D5A" w:rsidRPr="00003D5A">
        <w:rPr>
          <w:szCs w:val="28"/>
        </w:rPr>
        <w:t>. План границ объекта землеустройства:</w:t>
      </w:r>
    </w:p>
    <w:p w:rsidR="00003D5A" w:rsidRDefault="00003D5A" w:rsidP="00E30EA9">
      <w:pPr>
        <w:rPr>
          <w:szCs w:val="28"/>
        </w:rPr>
      </w:pPr>
    </w:p>
    <w:tbl>
      <w:tblPr>
        <w:tblStyle w:val="aa"/>
        <w:tblW w:w="0" w:type="auto"/>
        <w:tblInd w:w="1242" w:type="dxa"/>
        <w:tblLook w:val="04A0" w:firstRow="1" w:lastRow="0" w:firstColumn="1" w:lastColumn="0" w:noHBand="0" w:noVBand="1"/>
      </w:tblPr>
      <w:tblGrid>
        <w:gridCol w:w="7088"/>
      </w:tblGrid>
      <w:tr w:rsidR="00F6366C" w:rsidTr="00F6366C">
        <w:tc>
          <w:tcPr>
            <w:tcW w:w="7088" w:type="dxa"/>
          </w:tcPr>
          <w:p w:rsidR="00F6366C" w:rsidRDefault="00F6366C" w:rsidP="00F6366C">
            <w:pPr>
              <w:ind w:firstLine="0"/>
              <w:jc w:val="center"/>
            </w:pPr>
            <w:r>
              <w:rPr>
                <w:rFonts w:cs="Times New Roman"/>
                <w:b/>
                <w:noProof/>
                <w:szCs w:val="28"/>
                <w:lang w:eastAsia="ru-RU"/>
              </w:rPr>
              <w:drawing>
                <wp:inline distT="0" distB="0" distL="0" distR="0" wp14:anchorId="603EF0F2" wp14:editId="69AE4EBA">
                  <wp:extent cx="3171825" cy="3253573"/>
                  <wp:effectExtent l="0" t="0" r="0" b="4445"/>
                  <wp:docPr id="76" name="Рисунок 76" descr="D:\0_ПЗО_Карабиха\НовНекрасКоорн\ОЗ(5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" descr="D:\0_ПЗО_Карабиха\НовНекрасКоорн\ОЗ(5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1825" cy="32535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03D5A" w:rsidRDefault="00003D5A" w:rsidP="00E30EA9"/>
    <w:p w:rsidR="00861A14" w:rsidRDefault="00861A14" w:rsidP="00E30EA9"/>
    <w:p w:rsidR="00861A14" w:rsidRDefault="00861A14" w:rsidP="00E30EA9"/>
    <w:p w:rsidR="00861A14" w:rsidRDefault="00861A14" w:rsidP="00E30EA9">
      <w:r>
        <w:t>2.4</w:t>
      </w:r>
      <w:r w:rsidR="0071593F">
        <w:t>4</w:t>
      </w:r>
      <w:r>
        <w:t xml:space="preserve">. </w:t>
      </w:r>
      <w:r w:rsidR="000738EC" w:rsidRPr="000738EC">
        <w:t>Зона регулирования застройки и хозяйственной деятельности – ЗРЗ-2(9). План границ объекта землеустройства:</w:t>
      </w:r>
    </w:p>
    <w:p w:rsidR="000738EC" w:rsidRDefault="000738EC" w:rsidP="00E30EA9"/>
    <w:tbl>
      <w:tblPr>
        <w:tblStyle w:val="aa"/>
        <w:tblW w:w="0" w:type="auto"/>
        <w:jc w:val="center"/>
        <w:tblInd w:w="2802" w:type="dxa"/>
        <w:tblLook w:val="04A0" w:firstRow="1" w:lastRow="0" w:firstColumn="1" w:lastColumn="0" w:noHBand="0" w:noVBand="1"/>
      </w:tblPr>
      <w:tblGrid>
        <w:gridCol w:w="5528"/>
      </w:tblGrid>
      <w:tr w:rsidR="000738EC" w:rsidTr="00524864">
        <w:trPr>
          <w:jc w:val="center"/>
        </w:trPr>
        <w:tc>
          <w:tcPr>
            <w:tcW w:w="5528" w:type="dxa"/>
          </w:tcPr>
          <w:p w:rsidR="000738EC" w:rsidRDefault="00524864" w:rsidP="00524864">
            <w:pPr>
              <w:ind w:firstLine="0"/>
              <w:jc w:val="center"/>
            </w:pPr>
            <w:r>
              <w:rPr>
                <w:b/>
                <w:noProof/>
                <w:szCs w:val="28"/>
                <w:lang w:eastAsia="ru-RU"/>
              </w:rPr>
              <w:drawing>
                <wp:inline distT="0" distB="0" distL="0" distR="0" wp14:anchorId="00CA22CF" wp14:editId="65A6191E">
                  <wp:extent cx="2396108" cy="4004012"/>
                  <wp:effectExtent l="0" t="0" r="4445" b="0"/>
                  <wp:docPr id="77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6108" cy="400401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738EC" w:rsidRDefault="000738EC" w:rsidP="00E30EA9"/>
    <w:p w:rsidR="005E6730" w:rsidRDefault="005E6730" w:rsidP="00E30EA9">
      <w:pPr>
        <w:rPr>
          <w:szCs w:val="28"/>
        </w:rPr>
      </w:pPr>
      <w:r>
        <w:t>2.4</w:t>
      </w:r>
      <w:r w:rsidR="0071593F">
        <w:t>5</w:t>
      </w:r>
      <w:r>
        <w:t xml:space="preserve">. </w:t>
      </w:r>
      <w:r w:rsidR="00E87621" w:rsidRPr="00E87621">
        <w:rPr>
          <w:szCs w:val="28"/>
        </w:rPr>
        <w:t>Зона регулирования застройки и хозяйственной деятельности – ЗРЗ-2(10). План границ объекта землеустройства:</w:t>
      </w:r>
    </w:p>
    <w:p w:rsidR="00E87621" w:rsidRDefault="00E87621" w:rsidP="00E30EA9">
      <w:pPr>
        <w:rPr>
          <w:szCs w:val="28"/>
        </w:rPr>
      </w:pPr>
    </w:p>
    <w:tbl>
      <w:tblPr>
        <w:tblStyle w:val="aa"/>
        <w:tblW w:w="0" w:type="auto"/>
        <w:tblInd w:w="1242" w:type="dxa"/>
        <w:tblLook w:val="04A0" w:firstRow="1" w:lastRow="0" w:firstColumn="1" w:lastColumn="0" w:noHBand="0" w:noVBand="1"/>
      </w:tblPr>
      <w:tblGrid>
        <w:gridCol w:w="7230"/>
      </w:tblGrid>
      <w:tr w:rsidR="00390D2A" w:rsidTr="009D5C2C">
        <w:tc>
          <w:tcPr>
            <w:tcW w:w="7230" w:type="dxa"/>
          </w:tcPr>
          <w:p w:rsidR="00390D2A" w:rsidRDefault="009D5C2C" w:rsidP="009D5C2C">
            <w:pPr>
              <w:ind w:firstLine="0"/>
              <w:jc w:val="center"/>
            </w:pPr>
            <w:r>
              <w:rPr>
                <w:rFonts w:cs="Times New Roman"/>
                <w:b/>
                <w:noProof/>
                <w:szCs w:val="28"/>
                <w:lang w:eastAsia="ru-RU"/>
              </w:rPr>
              <w:drawing>
                <wp:inline distT="0" distB="0" distL="0" distR="0" wp14:anchorId="1E36ACB9" wp14:editId="328CEA42">
                  <wp:extent cx="4216088" cy="3390900"/>
                  <wp:effectExtent l="0" t="0" r="0" b="0"/>
                  <wp:docPr id="78" name="Рисунок 78" descr="D:\0_ПЗО_Карабиха\НовНекрасКоорн\ЗРЗ-2(10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" descr="D:\0_ПЗО_Карабиха\НовНекрасКоорн\ЗРЗ-2(10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6088" cy="3390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87621" w:rsidRDefault="00E87621" w:rsidP="00E30EA9"/>
    <w:p w:rsidR="009D5C2C" w:rsidRDefault="009D5C2C" w:rsidP="00E30EA9">
      <w:r>
        <w:t>2.4</w:t>
      </w:r>
      <w:r w:rsidR="0006446F">
        <w:t>6</w:t>
      </w:r>
      <w:r>
        <w:t xml:space="preserve">. </w:t>
      </w:r>
      <w:r w:rsidR="000B6245" w:rsidRPr="000B6245">
        <w:t>Зона регулирования застройки и хозяйственной деятельности – ЗРЗ-2(11). План границ объекта землеустройства:</w:t>
      </w:r>
    </w:p>
    <w:p w:rsidR="000B6245" w:rsidRDefault="000B6245" w:rsidP="00E30EA9"/>
    <w:tbl>
      <w:tblPr>
        <w:tblStyle w:val="aa"/>
        <w:tblW w:w="0" w:type="auto"/>
        <w:jc w:val="center"/>
        <w:tblInd w:w="1809" w:type="dxa"/>
        <w:tblLook w:val="04A0" w:firstRow="1" w:lastRow="0" w:firstColumn="1" w:lastColumn="0" w:noHBand="0" w:noVBand="1"/>
      </w:tblPr>
      <w:tblGrid>
        <w:gridCol w:w="5812"/>
      </w:tblGrid>
      <w:tr w:rsidR="000B6245" w:rsidTr="00793BE8">
        <w:trPr>
          <w:jc w:val="center"/>
        </w:trPr>
        <w:tc>
          <w:tcPr>
            <w:tcW w:w="5812" w:type="dxa"/>
          </w:tcPr>
          <w:p w:rsidR="000B6245" w:rsidRDefault="00793BE8" w:rsidP="000F46E6">
            <w:pPr>
              <w:ind w:firstLine="0"/>
              <w:jc w:val="center"/>
            </w:pPr>
            <w:r>
              <w:rPr>
                <w:b/>
                <w:noProof/>
                <w:szCs w:val="28"/>
                <w:lang w:eastAsia="ru-RU"/>
              </w:rPr>
              <w:drawing>
                <wp:inline distT="0" distB="0" distL="0" distR="0" wp14:anchorId="5D2884AF" wp14:editId="767721A3">
                  <wp:extent cx="3413710" cy="4257675"/>
                  <wp:effectExtent l="0" t="0" r="0" b="0"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13300" cy="42571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B6245" w:rsidRDefault="000B6245" w:rsidP="00E30EA9"/>
    <w:p w:rsidR="00DA0BE9" w:rsidRDefault="00DA0BE9" w:rsidP="00E30EA9">
      <w:r>
        <w:t>2.4</w:t>
      </w:r>
      <w:r w:rsidR="0006446F">
        <w:t>7</w:t>
      </w:r>
      <w:r>
        <w:t xml:space="preserve">. </w:t>
      </w:r>
      <w:r w:rsidR="0046727C" w:rsidRPr="0046727C">
        <w:t>Зона регулирования застройки и хозяйственной деятельности – ЗРЗ-2(12). План границ объекта землеустройства:</w:t>
      </w:r>
    </w:p>
    <w:p w:rsidR="0046727C" w:rsidRDefault="0046727C" w:rsidP="00E30EA9"/>
    <w:tbl>
      <w:tblPr>
        <w:tblStyle w:val="aa"/>
        <w:tblW w:w="0" w:type="auto"/>
        <w:tblInd w:w="392" w:type="dxa"/>
        <w:tblLook w:val="04A0" w:firstRow="1" w:lastRow="0" w:firstColumn="1" w:lastColumn="0" w:noHBand="0" w:noVBand="1"/>
      </w:tblPr>
      <w:tblGrid>
        <w:gridCol w:w="8841"/>
      </w:tblGrid>
      <w:tr w:rsidR="0046727C" w:rsidTr="009774DA">
        <w:tc>
          <w:tcPr>
            <w:tcW w:w="8841" w:type="dxa"/>
          </w:tcPr>
          <w:p w:rsidR="0046727C" w:rsidRDefault="009774DA" w:rsidP="009774DA">
            <w:pPr>
              <w:ind w:firstLine="0"/>
              <w:jc w:val="center"/>
            </w:pPr>
            <w:r>
              <w:rPr>
                <w:rFonts w:cs="Times New Roman"/>
                <w:b/>
                <w:noProof/>
                <w:szCs w:val="28"/>
                <w:lang w:eastAsia="ru-RU"/>
              </w:rPr>
              <w:drawing>
                <wp:inline distT="0" distB="0" distL="0" distR="0" wp14:anchorId="1405B1C8" wp14:editId="3982092B">
                  <wp:extent cx="5010150" cy="3342994"/>
                  <wp:effectExtent l="0" t="0" r="0" b="0"/>
                  <wp:docPr id="80" name="Рисунок 80" descr="D:\0_ПЗО_Карабиха\КООРДИНАТЫ (Некрасовский район)\ЗРЗ-2(12)но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8" descr="D:\0_ПЗО_Карабиха\КООРДИНАТЫ (Некрасовский район)\ЗРЗ-2(12)нов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85" r="30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20143" cy="33496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6727C" w:rsidRDefault="000949EA" w:rsidP="00E30EA9">
      <w:r>
        <w:t>2.4</w:t>
      </w:r>
      <w:r w:rsidR="0006446F">
        <w:t>8</w:t>
      </w:r>
      <w:r>
        <w:t xml:space="preserve">. </w:t>
      </w:r>
      <w:r w:rsidRPr="000949EA">
        <w:t>Зона регулирования застройки и хозяйственной деятельности – ЗРЗ-2(13). План границ объекта землеустройства:</w:t>
      </w:r>
    </w:p>
    <w:p w:rsidR="000949EA" w:rsidRDefault="000949EA" w:rsidP="00E30EA9"/>
    <w:tbl>
      <w:tblPr>
        <w:tblStyle w:val="aa"/>
        <w:tblW w:w="0" w:type="auto"/>
        <w:jc w:val="center"/>
        <w:tblInd w:w="2235" w:type="dxa"/>
        <w:tblLook w:val="04A0" w:firstRow="1" w:lastRow="0" w:firstColumn="1" w:lastColumn="0" w:noHBand="0" w:noVBand="1"/>
      </w:tblPr>
      <w:tblGrid>
        <w:gridCol w:w="5670"/>
      </w:tblGrid>
      <w:tr w:rsidR="000949EA" w:rsidTr="00C0081C">
        <w:trPr>
          <w:jc w:val="center"/>
        </w:trPr>
        <w:tc>
          <w:tcPr>
            <w:tcW w:w="5670" w:type="dxa"/>
          </w:tcPr>
          <w:p w:rsidR="000949EA" w:rsidRDefault="00C0081C" w:rsidP="000949EA">
            <w:pPr>
              <w:ind w:firstLine="0"/>
              <w:jc w:val="center"/>
            </w:pPr>
            <w:r>
              <w:rPr>
                <w:rFonts w:cs="Times New Roman"/>
                <w:b/>
                <w:noProof/>
                <w:szCs w:val="28"/>
                <w:lang w:eastAsia="ru-RU"/>
              </w:rPr>
              <w:drawing>
                <wp:inline distT="0" distB="0" distL="0" distR="0" wp14:anchorId="29020214" wp14:editId="4D167309">
                  <wp:extent cx="3242354" cy="3714750"/>
                  <wp:effectExtent l="0" t="0" r="0" b="0"/>
                  <wp:docPr id="81" name="Рисунок 81" descr="D:\0_ПЗО_Карабиха\НовНекрасКоорн\ЗРЗ-2(1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9" descr="D:\0_ПЗО_Карабиха\НовНекрасКоорн\ЗРЗ-2(13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2354" cy="3714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949EA" w:rsidRDefault="000949EA" w:rsidP="00E30EA9"/>
    <w:p w:rsidR="00C0081C" w:rsidRDefault="00C0081C" w:rsidP="00E30EA9">
      <w:r>
        <w:t>2.</w:t>
      </w:r>
      <w:r w:rsidR="0006446F">
        <w:t>49</w:t>
      </w:r>
      <w:r>
        <w:t xml:space="preserve">. </w:t>
      </w:r>
      <w:r w:rsidR="00861241" w:rsidRPr="00861241">
        <w:t>Зона регулирования застройки и хозяйственной деятельности – ЗРЗ-2(14). План границ объекта землеустройства:</w:t>
      </w:r>
    </w:p>
    <w:p w:rsidR="00861241" w:rsidRDefault="00861241" w:rsidP="00E30EA9"/>
    <w:tbl>
      <w:tblPr>
        <w:tblStyle w:val="aa"/>
        <w:tblW w:w="0" w:type="auto"/>
        <w:jc w:val="center"/>
        <w:tblInd w:w="1951" w:type="dxa"/>
        <w:tblLook w:val="04A0" w:firstRow="1" w:lastRow="0" w:firstColumn="1" w:lastColumn="0" w:noHBand="0" w:noVBand="1"/>
      </w:tblPr>
      <w:tblGrid>
        <w:gridCol w:w="6675"/>
      </w:tblGrid>
      <w:tr w:rsidR="00861241" w:rsidTr="00C70629">
        <w:trPr>
          <w:jc w:val="center"/>
        </w:trPr>
        <w:tc>
          <w:tcPr>
            <w:tcW w:w="6379" w:type="dxa"/>
          </w:tcPr>
          <w:p w:rsidR="00861241" w:rsidRDefault="00C70629" w:rsidP="00C70629">
            <w:pPr>
              <w:ind w:firstLine="0"/>
              <w:jc w:val="center"/>
            </w:pPr>
            <w:r>
              <w:rPr>
                <w:rFonts w:cs="Times New Roman"/>
                <w:b/>
                <w:noProof/>
                <w:szCs w:val="28"/>
                <w:lang w:eastAsia="ru-RU"/>
              </w:rPr>
              <w:drawing>
                <wp:inline distT="0" distB="0" distL="0" distR="0" wp14:anchorId="2DD4CCCE" wp14:editId="57C1D679">
                  <wp:extent cx="4101598" cy="3743325"/>
                  <wp:effectExtent l="0" t="0" r="0" b="0"/>
                  <wp:docPr id="82" name="Рисунок 82" descr="D:\0_ПЗО_Карабиха\НовНекрасКоорн\ЗРЗ-2(14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0" descr="D:\0_ПЗО_Карабиха\НовНекрасКоорн\ЗРЗ-2(14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05500" cy="37468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61241" w:rsidRDefault="00281E60" w:rsidP="00E30EA9">
      <w:r>
        <w:t>2.5</w:t>
      </w:r>
      <w:r w:rsidR="008C3F63">
        <w:t>0</w:t>
      </w:r>
      <w:r>
        <w:t xml:space="preserve">. </w:t>
      </w:r>
      <w:r w:rsidR="00523305" w:rsidRPr="00523305">
        <w:t>Зона регулирования застройки и хозяйственной деятельности – ЗРЗ-2(15). План границ объекта землеустройства:</w:t>
      </w:r>
    </w:p>
    <w:p w:rsidR="00523305" w:rsidRDefault="00523305" w:rsidP="00E30EA9"/>
    <w:tbl>
      <w:tblPr>
        <w:tblStyle w:val="aa"/>
        <w:tblW w:w="0" w:type="auto"/>
        <w:tblInd w:w="1242" w:type="dxa"/>
        <w:tblLook w:val="04A0" w:firstRow="1" w:lastRow="0" w:firstColumn="1" w:lastColumn="0" w:noHBand="0" w:noVBand="1"/>
      </w:tblPr>
      <w:tblGrid>
        <w:gridCol w:w="7230"/>
      </w:tblGrid>
      <w:tr w:rsidR="00523305" w:rsidTr="00BE294F">
        <w:tc>
          <w:tcPr>
            <w:tcW w:w="7230" w:type="dxa"/>
          </w:tcPr>
          <w:p w:rsidR="00523305" w:rsidRDefault="00A22F87" w:rsidP="00A22F87">
            <w:pPr>
              <w:ind w:firstLine="0"/>
              <w:jc w:val="center"/>
            </w:pPr>
            <w:r>
              <w:rPr>
                <w:rFonts w:cs="Times New Roman"/>
                <w:b/>
                <w:noProof/>
                <w:szCs w:val="28"/>
                <w:lang w:eastAsia="ru-RU"/>
              </w:rPr>
              <w:drawing>
                <wp:inline distT="0" distB="0" distL="0" distR="0" wp14:anchorId="474B4969" wp14:editId="2E4C2BFE">
                  <wp:extent cx="4238625" cy="3341196"/>
                  <wp:effectExtent l="0" t="0" r="0" b="0"/>
                  <wp:docPr id="83" name="Рисунок 83" descr="D:\0_ПЗО_Карабиха\НовНекрасКоорн\ЗРЗ-2(15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1" descr="D:\0_ПЗО_Карабиха\НовНекрасКоорн\ЗРЗ-2(15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8625" cy="33411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3305" w:rsidRDefault="00523305" w:rsidP="00E30EA9"/>
    <w:p w:rsidR="00BE294F" w:rsidRDefault="00BE294F" w:rsidP="00E30EA9">
      <w:r>
        <w:t>2.5</w:t>
      </w:r>
      <w:r w:rsidR="008C3F63">
        <w:t>1</w:t>
      </w:r>
      <w:r>
        <w:t xml:space="preserve">. </w:t>
      </w:r>
      <w:r w:rsidR="000971E5" w:rsidRPr="000971E5">
        <w:t>Зона регулирования застройки и хозяйственной деятельности – ЗРЗ-2(16). План границ объекта землеустройства:</w:t>
      </w:r>
    </w:p>
    <w:p w:rsidR="000971E5" w:rsidRDefault="000971E5" w:rsidP="00E30EA9"/>
    <w:tbl>
      <w:tblPr>
        <w:tblStyle w:val="aa"/>
        <w:tblW w:w="0" w:type="auto"/>
        <w:tblInd w:w="1242" w:type="dxa"/>
        <w:tblLook w:val="04A0" w:firstRow="1" w:lastRow="0" w:firstColumn="1" w:lastColumn="0" w:noHBand="0" w:noVBand="1"/>
      </w:tblPr>
      <w:tblGrid>
        <w:gridCol w:w="7230"/>
      </w:tblGrid>
      <w:tr w:rsidR="000971E5" w:rsidTr="00E35D1C">
        <w:tc>
          <w:tcPr>
            <w:tcW w:w="7230" w:type="dxa"/>
          </w:tcPr>
          <w:p w:rsidR="000971E5" w:rsidRDefault="00E35D1C" w:rsidP="00E35D1C">
            <w:pPr>
              <w:ind w:firstLine="0"/>
              <w:jc w:val="center"/>
            </w:pPr>
            <w:r>
              <w:rPr>
                <w:rFonts w:cs="Times New Roman"/>
                <w:b/>
                <w:noProof/>
                <w:szCs w:val="28"/>
                <w:lang w:eastAsia="ru-RU"/>
              </w:rPr>
              <w:drawing>
                <wp:inline distT="0" distB="0" distL="0" distR="0" wp14:anchorId="77FA7ACD" wp14:editId="5F460F9E">
                  <wp:extent cx="3223653" cy="4000500"/>
                  <wp:effectExtent l="0" t="0" r="0" b="0"/>
                  <wp:docPr id="84" name="Рисунок 84" descr="D:\0_ПЗО_Карабиха\НовНекрасКоорн\ЗРЗ-2(16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2" descr="D:\0_ПЗО_Карабиха\НовНекрасКоорн\ЗРЗ-2(16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72" r="38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814" cy="4006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971E5" w:rsidRDefault="000971E5" w:rsidP="00E30EA9"/>
    <w:p w:rsidR="00E35D1C" w:rsidRDefault="00E35D1C" w:rsidP="00E30EA9">
      <w:r>
        <w:t>2.5</w:t>
      </w:r>
      <w:r w:rsidR="008C3F63">
        <w:t>2</w:t>
      </w:r>
      <w:r>
        <w:t xml:space="preserve">. </w:t>
      </w:r>
      <w:r w:rsidR="00DE2D50" w:rsidRPr="00DE2D50">
        <w:t>Зона регулирования застройки и хозяйственной деятельности – ЗРЗ-2(17). План границ объекта землеустройства:</w:t>
      </w:r>
    </w:p>
    <w:p w:rsidR="00DE2D50" w:rsidRDefault="00DE2D50" w:rsidP="00E30EA9"/>
    <w:tbl>
      <w:tblPr>
        <w:tblStyle w:val="aa"/>
        <w:tblW w:w="0" w:type="auto"/>
        <w:tblInd w:w="1384" w:type="dxa"/>
        <w:tblLook w:val="04A0" w:firstRow="1" w:lastRow="0" w:firstColumn="1" w:lastColumn="0" w:noHBand="0" w:noVBand="1"/>
      </w:tblPr>
      <w:tblGrid>
        <w:gridCol w:w="7088"/>
      </w:tblGrid>
      <w:tr w:rsidR="00DE2D50" w:rsidTr="002E5705">
        <w:tc>
          <w:tcPr>
            <w:tcW w:w="7088" w:type="dxa"/>
          </w:tcPr>
          <w:p w:rsidR="00DE2D50" w:rsidRDefault="002E5705" w:rsidP="002E5705">
            <w:pPr>
              <w:ind w:firstLine="0"/>
              <w:jc w:val="center"/>
            </w:pPr>
            <w:r>
              <w:rPr>
                <w:b/>
                <w:noProof/>
                <w:szCs w:val="28"/>
                <w:lang w:eastAsia="ru-RU"/>
              </w:rPr>
              <w:drawing>
                <wp:inline distT="0" distB="0" distL="0" distR="0" wp14:anchorId="29DBD117" wp14:editId="70F12376">
                  <wp:extent cx="4025268" cy="2981325"/>
                  <wp:effectExtent l="0" t="0" r="0" b="0"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4833" cy="29810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E2D50" w:rsidRDefault="00DE2D50" w:rsidP="00E30EA9"/>
    <w:p w:rsidR="002E5705" w:rsidRDefault="002E5705" w:rsidP="00E30EA9">
      <w:r>
        <w:t>2.5</w:t>
      </w:r>
      <w:r w:rsidR="008C3F63">
        <w:t>3</w:t>
      </w:r>
      <w:r>
        <w:t xml:space="preserve">. </w:t>
      </w:r>
      <w:r w:rsidR="00993F72" w:rsidRPr="00993F72">
        <w:t>Зона регулирования застройки и хозяйственной деятельности – ЗРЗ-2(18). План границ объекта землеустройства:</w:t>
      </w:r>
    </w:p>
    <w:p w:rsidR="00993F72" w:rsidRDefault="00993F72" w:rsidP="00E30EA9"/>
    <w:tbl>
      <w:tblPr>
        <w:tblStyle w:val="aa"/>
        <w:tblW w:w="0" w:type="auto"/>
        <w:tblInd w:w="1526" w:type="dxa"/>
        <w:tblLook w:val="04A0" w:firstRow="1" w:lastRow="0" w:firstColumn="1" w:lastColumn="0" w:noHBand="0" w:noVBand="1"/>
      </w:tblPr>
      <w:tblGrid>
        <w:gridCol w:w="6662"/>
      </w:tblGrid>
      <w:tr w:rsidR="00993F72" w:rsidTr="00AC6854">
        <w:tc>
          <w:tcPr>
            <w:tcW w:w="6662" w:type="dxa"/>
          </w:tcPr>
          <w:p w:rsidR="00993F72" w:rsidRDefault="00AC6854" w:rsidP="00AC6854">
            <w:pPr>
              <w:ind w:firstLine="0"/>
              <w:jc w:val="center"/>
            </w:pPr>
            <w:r>
              <w:rPr>
                <w:rFonts w:cs="Times New Roman"/>
                <w:b/>
                <w:noProof/>
                <w:szCs w:val="28"/>
                <w:lang w:eastAsia="ru-RU"/>
              </w:rPr>
              <w:drawing>
                <wp:inline distT="0" distB="0" distL="0" distR="0" wp14:anchorId="5F7E286E" wp14:editId="05E1EB97">
                  <wp:extent cx="3875336" cy="3771900"/>
                  <wp:effectExtent l="0" t="0" r="0" b="0"/>
                  <wp:docPr id="86" name="Рисунок 86" descr="D:\0_ПЗО_Карабиха\НовНекрасКоорн\ЗРЗ-2(1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4" descr="D:\0_ПЗО_Карабиха\НовНекрасКоорн\ЗРЗ-2(1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7089" cy="3783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93F72" w:rsidRDefault="00993F72" w:rsidP="00E30EA9"/>
    <w:p w:rsidR="00AE69B1" w:rsidRDefault="00AE69B1" w:rsidP="00E30EA9"/>
    <w:p w:rsidR="00AE69B1" w:rsidRDefault="00AE69B1" w:rsidP="00E30EA9"/>
    <w:p w:rsidR="00AE69B1" w:rsidRDefault="00AE69B1" w:rsidP="00E30EA9"/>
    <w:p w:rsidR="00AE69B1" w:rsidRDefault="00AE69B1" w:rsidP="00E30EA9">
      <w:r>
        <w:t>2.5</w:t>
      </w:r>
      <w:r w:rsidR="00B32190">
        <w:t>4</w:t>
      </w:r>
      <w:r>
        <w:t xml:space="preserve">. </w:t>
      </w:r>
      <w:r w:rsidR="00B1780D" w:rsidRPr="00B1780D">
        <w:t>Зона регулирования застройки и хозяйственной деятельности – ЗРЗ-2(19). План границ объекта землеустройства:</w:t>
      </w:r>
    </w:p>
    <w:p w:rsidR="00B1780D" w:rsidRDefault="00B1780D" w:rsidP="00E30EA9"/>
    <w:tbl>
      <w:tblPr>
        <w:tblStyle w:val="aa"/>
        <w:tblW w:w="0" w:type="auto"/>
        <w:tblInd w:w="1242" w:type="dxa"/>
        <w:tblLook w:val="04A0" w:firstRow="1" w:lastRow="0" w:firstColumn="1" w:lastColumn="0" w:noHBand="0" w:noVBand="1"/>
      </w:tblPr>
      <w:tblGrid>
        <w:gridCol w:w="7230"/>
      </w:tblGrid>
      <w:tr w:rsidR="00B1780D" w:rsidTr="00FB64B1">
        <w:tc>
          <w:tcPr>
            <w:tcW w:w="7230" w:type="dxa"/>
          </w:tcPr>
          <w:p w:rsidR="00B1780D" w:rsidRDefault="00FB64B1" w:rsidP="00FB64B1">
            <w:pPr>
              <w:ind w:firstLine="0"/>
              <w:jc w:val="center"/>
            </w:pPr>
            <w:r>
              <w:rPr>
                <w:rFonts w:cs="Times New Roman"/>
                <w:b/>
                <w:noProof/>
                <w:szCs w:val="28"/>
                <w:lang w:eastAsia="ru-RU"/>
              </w:rPr>
              <w:drawing>
                <wp:inline distT="0" distB="0" distL="0" distR="0" wp14:anchorId="3754C292" wp14:editId="49B9296A">
                  <wp:extent cx="3209925" cy="3856985"/>
                  <wp:effectExtent l="0" t="0" r="0" b="0"/>
                  <wp:docPr id="87" name="Рисунок 87" descr="D:\0_ПЗО_Карабиха\НовНекрасКоорн\ЗРЗ-2(19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5" descr="D:\0_ПЗО_Карабиха\НовНекрасКоорн\ЗРЗ-2(19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1462" cy="38588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1780D" w:rsidRDefault="00B1780D" w:rsidP="00E30EA9"/>
    <w:p w:rsidR="00FB64B1" w:rsidRDefault="00FB64B1" w:rsidP="00E30EA9">
      <w:r>
        <w:t>2.5</w:t>
      </w:r>
      <w:r w:rsidR="00B32190">
        <w:t>5</w:t>
      </w:r>
      <w:r>
        <w:t xml:space="preserve">. </w:t>
      </w:r>
      <w:r w:rsidR="002B26EA" w:rsidRPr="002B26EA">
        <w:t>Зона регулирования застройки и хозяйственной деятельности – ЗРЗ-2(20). План границ объекта землеустройства:</w:t>
      </w:r>
    </w:p>
    <w:p w:rsidR="002B26EA" w:rsidRDefault="002B26EA" w:rsidP="00E30EA9"/>
    <w:tbl>
      <w:tblPr>
        <w:tblStyle w:val="aa"/>
        <w:tblW w:w="0" w:type="auto"/>
        <w:tblInd w:w="1668" w:type="dxa"/>
        <w:tblLook w:val="04A0" w:firstRow="1" w:lastRow="0" w:firstColumn="1" w:lastColumn="0" w:noHBand="0" w:noVBand="1"/>
      </w:tblPr>
      <w:tblGrid>
        <w:gridCol w:w="6378"/>
      </w:tblGrid>
      <w:tr w:rsidR="002B26EA" w:rsidTr="00BB15C1">
        <w:tc>
          <w:tcPr>
            <w:tcW w:w="6378" w:type="dxa"/>
          </w:tcPr>
          <w:p w:rsidR="002B26EA" w:rsidRDefault="00BB15C1" w:rsidP="00BB15C1">
            <w:pPr>
              <w:ind w:firstLine="0"/>
              <w:jc w:val="center"/>
            </w:pPr>
            <w:r>
              <w:rPr>
                <w:rFonts w:cs="Times New Roman"/>
                <w:b/>
                <w:noProof/>
                <w:szCs w:val="28"/>
                <w:lang w:eastAsia="ru-RU"/>
              </w:rPr>
              <w:drawing>
                <wp:inline distT="0" distB="0" distL="0" distR="0" wp14:anchorId="31BAA236" wp14:editId="5FEDCA7B">
                  <wp:extent cx="2943225" cy="3775943"/>
                  <wp:effectExtent l="0" t="0" r="0" b="0"/>
                  <wp:docPr id="88" name="Рисунок 88" descr="D:\0_ПЗО_Карабиха\НовНекрасКоорн\ЗРЗ-2(20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6" descr="D:\0_ПЗО_Карабиха\НовНекрасКоорн\ЗРЗ-2(20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225" cy="37759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B26EA" w:rsidRDefault="003F6F1B" w:rsidP="00E30EA9">
      <w:r>
        <w:t>2.5</w:t>
      </w:r>
      <w:r w:rsidR="00B32190">
        <w:t>6</w:t>
      </w:r>
      <w:r>
        <w:t xml:space="preserve">. </w:t>
      </w:r>
      <w:r w:rsidR="00830BAC" w:rsidRPr="00830BAC">
        <w:t>Зона регулирования застройки и хозяйственной деятельности – ЗРЗ-2(21). План границ объекта землеустройства:</w:t>
      </w:r>
    </w:p>
    <w:p w:rsidR="00830BAC" w:rsidRDefault="00830BAC" w:rsidP="00E30EA9"/>
    <w:tbl>
      <w:tblPr>
        <w:tblStyle w:val="aa"/>
        <w:tblW w:w="0" w:type="auto"/>
        <w:jc w:val="center"/>
        <w:tblInd w:w="2660" w:type="dxa"/>
        <w:tblLook w:val="04A0" w:firstRow="1" w:lastRow="0" w:firstColumn="1" w:lastColumn="0" w:noHBand="0" w:noVBand="1"/>
      </w:tblPr>
      <w:tblGrid>
        <w:gridCol w:w="6520"/>
      </w:tblGrid>
      <w:tr w:rsidR="00830BAC" w:rsidTr="00C93E1F">
        <w:trPr>
          <w:jc w:val="center"/>
        </w:trPr>
        <w:tc>
          <w:tcPr>
            <w:tcW w:w="6520" w:type="dxa"/>
          </w:tcPr>
          <w:p w:rsidR="00830BAC" w:rsidRDefault="00C93E1F" w:rsidP="00C93E1F">
            <w:pPr>
              <w:ind w:firstLine="0"/>
              <w:jc w:val="center"/>
            </w:pPr>
            <w:r>
              <w:rPr>
                <w:rFonts w:cs="Times New Roman"/>
                <w:b/>
                <w:noProof/>
                <w:szCs w:val="28"/>
                <w:lang w:eastAsia="ru-RU"/>
              </w:rPr>
              <w:drawing>
                <wp:inline distT="0" distB="0" distL="0" distR="0" wp14:anchorId="2E0E4C07" wp14:editId="75877AA9">
                  <wp:extent cx="3676650" cy="3495675"/>
                  <wp:effectExtent l="0" t="0" r="0" b="9525"/>
                  <wp:docPr id="89" name="Рисунок 89" descr="D:\0_ПЗО_Карабиха\НовНекрасКоорн\ЗРЗ-2(2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7" descr="D:\0_ПЗО_Карабиха\НовНекрасКоорн\ЗРЗ-2(2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76650" cy="3495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30BAC" w:rsidRDefault="00830BAC" w:rsidP="00E30EA9"/>
    <w:p w:rsidR="00C93E1F" w:rsidRDefault="00C93E1F" w:rsidP="00E30EA9">
      <w:r>
        <w:t>2.5</w:t>
      </w:r>
      <w:r w:rsidR="00B32190">
        <w:t>7</w:t>
      </w:r>
      <w:r>
        <w:t xml:space="preserve">. </w:t>
      </w:r>
      <w:r w:rsidR="00097CDD" w:rsidRPr="00097CDD">
        <w:t>Зона регулирования застройки и хозяйственной деятельности – ЗРЗ-2(22). План границ объекта землеустройства:</w:t>
      </w:r>
    </w:p>
    <w:p w:rsidR="00097CDD" w:rsidRDefault="00097CDD" w:rsidP="00E30EA9"/>
    <w:tbl>
      <w:tblPr>
        <w:tblStyle w:val="aa"/>
        <w:tblW w:w="0" w:type="auto"/>
        <w:tblInd w:w="1526" w:type="dxa"/>
        <w:tblLook w:val="04A0" w:firstRow="1" w:lastRow="0" w:firstColumn="1" w:lastColumn="0" w:noHBand="0" w:noVBand="1"/>
      </w:tblPr>
      <w:tblGrid>
        <w:gridCol w:w="6520"/>
      </w:tblGrid>
      <w:tr w:rsidR="00097CDD" w:rsidTr="00645277">
        <w:tc>
          <w:tcPr>
            <w:tcW w:w="6520" w:type="dxa"/>
          </w:tcPr>
          <w:p w:rsidR="00097CDD" w:rsidRDefault="00645277" w:rsidP="00645277">
            <w:pPr>
              <w:ind w:firstLine="0"/>
              <w:jc w:val="center"/>
            </w:pPr>
            <w:r>
              <w:rPr>
                <w:rFonts w:cs="Times New Roman"/>
                <w:b/>
                <w:noProof/>
                <w:szCs w:val="28"/>
                <w:lang w:eastAsia="ru-RU"/>
              </w:rPr>
              <w:drawing>
                <wp:inline distT="0" distB="0" distL="0" distR="0" wp14:anchorId="72B86160" wp14:editId="267C852F">
                  <wp:extent cx="3302018" cy="3267075"/>
                  <wp:effectExtent l="0" t="0" r="0" b="0"/>
                  <wp:docPr id="90" name="Рисунок 90" descr="D:\0_ПЗО_Карабиха\НовНекрасКоорн\ЗРЗ-2(2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8" descr="D:\0_ПЗО_Карабиха\НовНекрасКоорн\ЗРЗ-2(2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3709" cy="3268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97CDD" w:rsidRDefault="00097CDD" w:rsidP="00E30EA9"/>
    <w:p w:rsidR="00645277" w:rsidRDefault="00645277" w:rsidP="00E30EA9"/>
    <w:p w:rsidR="00645277" w:rsidRDefault="00645277" w:rsidP="00E30EA9"/>
    <w:p w:rsidR="00645277" w:rsidRDefault="00645277" w:rsidP="00E30EA9"/>
    <w:p w:rsidR="00645277" w:rsidRDefault="00645277" w:rsidP="00E30EA9">
      <w:r>
        <w:t>2.5</w:t>
      </w:r>
      <w:r w:rsidR="00B32190">
        <w:t>8</w:t>
      </w:r>
      <w:r>
        <w:t xml:space="preserve">. </w:t>
      </w:r>
      <w:r w:rsidR="00941161" w:rsidRPr="00941161">
        <w:t>Зона регулирования застройки и хозяйственной деятельности – ЗРЗ-2(23). План границ объекта землеустройства:</w:t>
      </w:r>
    </w:p>
    <w:p w:rsidR="00941161" w:rsidRDefault="00941161" w:rsidP="00E30EA9"/>
    <w:tbl>
      <w:tblPr>
        <w:tblStyle w:val="aa"/>
        <w:tblW w:w="0" w:type="auto"/>
        <w:tblInd w:w="1668" w:type="dxa"/>
        <w:tblLook w:val="04A0" w:firstRow="1" w:lastRow="0" w:firstColumn="1" w:lastColumn="0" w:noHBand="0" w:noVBand="1"/>
      </w:tblPr>
      <w:tblGrid>
        <w:gridCol w:w="6378"/>
      </w:tblGrid>
      <w:tr w:rsidR="00941161" w:rsidTr="00BB0555">
        <w:tc>
          <w:tcPr>
            <w:tcW w:w="6378" w:type="dxa"/>
          </w:tcPr>
          <w:p w:rsidR="00941161" w:rsidRDefault="00BB0555" w:rsidP="00BB0555">
            <w:pPr>
              <w:ind w:firstLine="0"/>
              <w:jc w:val="center"/>
            </w:pPr>
            <w:r>
              <w:rPr>
                <w:rFonts w:cs="Times New Roman"/>
                <w:b/>
                <w:noProof/>
                <w:szCs w:val="28"/>
                <w:lang w:eastAsia="ru-RU"/>
              </w:rPr>
              <w:drawing>
                <wp:inline distT="0" distB="0" distL="0" distR="0" wp14:anchorId="42B54695" wp14:editId="3F61A556">
                  <wp:extent cx="2301648" cy="3790950"/>
                  <wp:effectExtent l="0" t="0" r="3810" b="0"/>
                  <wp:docPr id="91" name="Рисунок 91" descr="D:\0_ПЗО_Карабиха\НовНекрасКоорн\ЗРЗ-2(2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9" descr="D:\0_ПЗО_Карабиха\НовНекрасКоорн\ЗРЗ-2(23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1953" cy="37914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41161" w:rsidRDefault="00941161" w:rsidP="00E30EA9"/>
    <w:p w:rsidR="00BB0555" w:rsidRDefault="00BB0555" w:rsidP="00E30EA9">
      <w:r>
        <w:t>2.</w:t>
      </w:r>
      <w:r w:rsidR="00B32190">
        <w:t>59</w:t>
      </w:r>
      <w:r>
        <w:t xml:space="preserve">. </w:t>
      </w:r>
      <w:r w:rsidR="005F7850" w:rsidRPr="005F7850">
        <w:t>Зона регулирования застройки и хозяйственной деятельности – ЗРЗ-2(24). План границ объекта землеустройства:</w:t>
      </w:r>
    </w:p>
    <w:p w:rsidR="005F7850" w:rsidRDefault="005F7850" w:rsidP="00E30EA9"/>
    <w:tbl>
      <w:tblPr>
        <w:tblStyle w:val="aa"/>
        <w:tblW w:w="0" w:type="auto"/>
        <w:jc w:val="center"/>
        <w:tblInd w:w="2093" w:type="dxa"/>
        <w:tblLook w:val="04A0" w:firstRow="1" w:lastRow="0" w:firstColumn="1" w:lastColumn="0" w:noHBand="0" w:noVBand="1"/>
      </w:tblPr>
      <w:tblGrid>
        <w:gridCol w:w="6237"/>
      </w:tblGrid>
      <w:tr w:rsidR="005F7850" w:rsidTr="00E648B3">
        <w:trPr>
          <w:jc w:val="center"/>
        </w:trPr>
        <w:tc>
          <w:tcPr>
            <w:tcW w:w="6237" w:type="dxa"/>
          </w:tcPr>
          <w:p w:rsidR="005F7850" w:rsidRDefault="00E648B3" w:rsidP="00E648B3">
            <w:pPr>
              <w:ind w:firstLine="0"/>
              <w:jc w:val="center"/>
            </w:pPr>
            <w:r>
              <w:rPr>
                <w:rFonts w:cs="Times New Roman"/>
                <w:b/>
                <w:noProof/>
                <w:szCs w:val="28"/>
                <w:lang w:eastAsia="ru-RU"/>
              </w:rPr>
              <w:drawing>
                <wp:inline distT="0" distB="0" distL="0" distR="0" wp14:anchorId="40C9E604" wp14:editId="1C8A0FD5">
                  <wp:extent cx="2970420" cy="3533775"/>
                  <wp:effectExtent l="0" t="0" r="1905" b="0"/>
                  <wp:docPr id="92" name="Рисунок 92" descr="D:\0_ПЗО_Карабиха\НовНекрасКоорн\ЗРЗ-2(24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0" descr="D:\0_ПЗО_Карабиха\НовНекрасКоорн\ЗРЗ-2(24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0786" cy="3534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F7850" w:rsidRDefault="005F7850" w:rsidP="00E30EA9"/>
    <w:p w:rsidR="00E648B3" w:rsidRDefault="00E648B3" w:rsidP="00E30EA9">
      <w:r>
        <w:t>2.6</w:t>
      </w:r>
      <w:r w:rsidR="00B32190">
        <w:t>0</w:t>
      </w:r>
      <w:r>
        <w:t xml:space="preserve">. </w:t>
      </w:r>
      <w:r w:rsidR="006371F8" w:rsidRPr="006371F8">
        <w:t>Зона регулирования застройки и хозяйственной деятельности – ЗРЗ-2(25). План границ объекта землеустройства:</w:t>
      </w:r>
    </w:p>
    <w:p w:rsidR="006371F8" w:rsidRDefault="006371F8" w:rsidP="00E30EA9"/>
    <w:tbl>
      <w:tblPr>
        <w:tblStyle w:val="aa"/>
        <w:tblW w:w="0" w:type="auto"/>
        <w:jc w:val="center"/>
        <w:tblInd w:w="1951" w:type="dxa"/>
        <w:tblLook w:val="04A0" w:firstRow="1" w:lastRow="0" w:firstColumn="1" w:lastColumn="0" w:noHBand="0" w:noVBand="1"/>
      </w:tblPr>
      <w:tblGrid>
        <w:gridCol w:w="6095"/>
      </w:tblGrid>
      <w:tr w:rsidR="006371F8" w:rsidTr="002316A3">
        <w:trPr>
          <w:jc w:val="center"/>
        </w:trPr>
        <w:tc>
          <w:tcPr>
            <w:tcW w:w="6095" w:type="dxa"/>
          </w:tcPr>
          <w:p w:rsidR="006371F8" w:rsidRDefault="002316A3" w:rsidP="002316A3">
            <w:pPr>
              <w:ind w:firstLine="0"/>
              <w:jc w:val="center"/>
            </w:pPr>
            <w:r>
              <w:rPr>
                <w:rFonts w:cs="Times New Roman"/>
                <w:b/>
                <w:noProof/>
                <w:szCs w:val="28"/>
                <w:lang w:eastAsia="ru-RU"/>
              </w:rPr>
              <w:drawing>
                <wp:inline distT="0" distB="0" distL="0" distR="0" wp14:anchorId="2E5900CB" wp14:editId="27804151">
                  <wp:extent cx="2982148" cy="3019425"/>
                  <wp:effectExtent l="0" t="0" r="8890" b="0"/>
                  <wp:docPr id="93" name="Рисунок 93" descr="D:\0_ПЗО_Карабиха\НовНекрасКоорн\ЗРЗ-2(25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1" descr="D:\0_ПЗО_Карабиха\НовНекрасКоорн\ЗРЗ-2(25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2148" cy="3019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371F8" w:rsidRDefault="006371F8" w:rsidP="00E30EA9"/>
    <w:p w:rsidR="002316A3" w:rsidRDefault="00FC6564" w:rsidP="00E30EA9">
      <w:r>
        <w:t>2.6</w:t>
      </w:r>
      <w:r w:rsidR="00B32190">
        <w:t>1</w:t>
      </w:r>
      <w:r>
        <w:t xml:space="preserve">. </w:t>
      </w:r>
      <w:r w:rsidRPr="00FC6564">
        <w:t>Зона регулирования застройки и хозяйственной деятельности – ЗРЗ-2(26). План границ объекта землеустройства:</w:t>
      </w:r>
    </w:p>
    <w:p w:rsidR="00FC6564" w:rsidRDefault="00FC6564" w:rsidP="00E30EA9"/>
    <w:tbl>
      <w:tblPr>
        <w:tblStyle w:val="aa"/>
        <w:tblW w:w="0" w:type="auto"/>
        <w:tblInd w:w="1809" w:type="dxa"/>
        <w:tblLook w:val="04A0" w:firstRow="1" w:lastRow="0" w:firstColumn="1" w:lastColumn="0" w:noHBand="0" w:noVBand="1"/>
      </w:tblPr>
      <w:tblGrid>
        <w:gridCol w:w="6521"/>
      </w:tblGrid>
      <w:tr w:rsidR="00CE45E7" w:rsidTr="00CE45E7">
        <w:tc>
          <w:tcPr>
            <w:tcW w:w="6521" w:type="dxa"/>
          </w:tcPr>
          <w:p w:rsidR="00CE45E7" w:rsidRDefault="00CE45E7" w:rsidP="00CE45E7">
            <w:pPr>
              <w:ind w:firstLine="0"/>
              <w:jc w:val="center"/>
            </w:pPr>
            <w:r>
              <w:rPr>
                <w:b/>
                <w:noProof/>
                <w:szCs w:val="28"/>
                <w:lang w:eastAsia="ru-RU"/>
              </w:rPr>
              <w:drawing>
                <wp:inline distT="0" distB="0" distL="0" distR="0" wp14:anchorId="122A56CB" wp14:editId="7D506529">
                  <wp:extent cx="3970726" cy="4033763"/>
                  <wp:effectExtent l="0" t="0" r="0" b="5080"/>
                  <wp:docPr id="94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8602" cy="40316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C6564" w:rsidRDefault="00FC6564" w:rsidP="00E30EA9"/>
    <w:p w:rsidR="00CE45E7" w:rsidRDefault="00CE45E7" w:rsidP="00E30EA9"/>
    <w:p w:rsidR="00CE45E7" w:rsidRDefault="00CE45E7" w:rsidP="00E30EA9">
      <w:r>
        <w:t>2.6</w:t>
      </w:r>
      <w:r w:rsidR="00B32190">
        <w:t>2</w:t>
      </w:r>
      <w:r>
        <w:t xml:space="preserve">. </w:t>
      </w:r>
      <w:r w:rsidR="00A12E90" w:rsidRPr="00A12E90">
        <w:t>Зона регулирования застройки и хозяйственной деятельности – ЗРЗ-2(27). План границ объекта землеустройства:</w:t>
      </w:r>
    </w:p>
    <w:p w:rsidR="00780619" w:rsidRDefault="00780619" w:rsidP="00E30EA9"/>
    <w:tbl>
      <w:tblPr>
        <w:tblStyle w:val="aa"/>
        <w:tblW w:w="0" w:type="auto"/>
        <w:tblInd w:w="534" w:type="dxa"/>
        <w:tblLook w:val="04A0" w:firstRow="1" w:lastRow="0" w:firstColumn="1" w:lastColumn="0" w:noHBand="0" w:noVBand="1"/>
      </w:tblPr>
      <w:tblGrid>
        <w:gridCol w:w="8505"/>
      </w:tblGrid>
      <w:tr w:rsidR="00780619" w:rsidTr="0096292A">
        <w:tc>
          <w:tcPr>
            <w:tcW w:w="8505" w:type="dxa"/>
          </w:tcPr>
          <w:p w:rsidR="00780619" w:rsidRDefault="0096292A" w:rsidP="0096292A">
            <w:pPr>
              <w:ind w:firstLine="0"/>
              <w:jc w:val="center"/>
            </w:pPr>
            <w:r>
              <w:rPr>
                <w:b/>
                <w:noProof/>
                <w:szCs w:val="28"/>
                <w:lang w:eastAsia="ru-RU"/>
              </w:rPr>
              <w:drawing>
                <wp:inline distT="0" distB="0" distL="0" distR="0" wp14:anchorId="564C9378" wp14:editId="52C24B7E">
                  <wp:extent cx="5187497" cy="2733675"/>
                  <wp:effectExtent l="0" t="0" r="0" b="0"/>
                  <wp:docPr id="95" name="Рисунок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90553" cy="27352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80619" w:rsidRDefault="00780619" w:rsidP="00E30EA9"/>
    <w:p w:rsidR="0096292A" w:rsidRDefault="0096292A" w:rsidP="00E30EA9">
      <w:r>
        <w:t>2.6</w:t>
      </w:r>
      <w:r w:rsidR="00B32190">
        <w:t>3</w:t>
      </w:r>
      <w:r>
        <w:t xml:space="preserve">. </w:t>
      </w:r>
      <w:r w:rsidR="004B76D7" w:rsidRPr="004B76D7">
        <w:t>Зона регулирования застройки и хозяйственной деятельности – ЗРЗ-2(28). План границ объекта землеустройства:</w:t>
      </w:r>
    </w:p>
    <w:p w:rsidR="004B76D7" w:rsidRDefault="004B76D7" w:rsidP="00E30EA9"/>
    <w:tbl>
      <w:tblPr>
        <w:tblStyle w:val="aa"/>
        <w:tblW w:w="0" w:type="auto"/>
        <w:tblInd w:w="534" w:type="dxa"/>
        <w:tblLook w:val="04A0" w:firstRow="1" w:lastRow="0" w:firstColumn="1" w:lastColumn="0" w:noHBand="0" w:noVBand="1"/>
      </w:tblPr>
      <w:tblGrid>
        <w:gridCol w:w="8505"/>
      </w:tblGrid>
      <w:tr w:rsidR="004B76D7" w:rsidTr="007E4A04">
        <w:tc>
          <w:tcPr>
            <w:tcW w:w="8505" w:type="dxa"/>
          </w:tcPr>
          <w:p w:rsidR="004B76D7" w:rsidRDefault="007E4A04" w:rsidP="007E4A04">
            <w:pPr>
              <w:ind w:firstLine="0"/>
              <w:jc w:val="center"/>
            </w:pPr>
            <w:r>
              <w:rPr>
                <w:rFonts w:cs="Times New Roman"/>
                <w:b/>
                <w:noProof/>
                <w:szCs w:val="28"/>
                <w:lang w:eastAsia="ru-RU"/>
              </w:rPr>
              <w:drawing>
                <wp:inline distT="0" distB="0" distL="0" distR="0" wp14:anchorId="6CCAF014" wp14:editId="40692C65">
                  <wp:extent cx="4371975" cy="3629025"/>
                  <wp:effectExtent l="0" t="0" r="9525" b="9525"/>
                  <wp:docPr id="96" name="Рисунок 96" descr="D:\0_ПЗО_Карабиха\НовНекрасКоорн\ЗРЗ-2(2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4" descr="D:\0_ПЗО_Карабиха\НовНекрасКоорн\ЗРЗ-2(2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71975" cy="3629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B76D7" w:rsidRDefault="004B76D7" w:rsidP="00E30EA9"/>
    <w:p w:rsidR="007E4A04" w:rsidRDefault="007E4A04" w:rsidP="00E30EA9"/>
    <w:p w:rsidR="007E4A04" w:rsidRDefault="007E4A04" w:rsidP="00E30EA9"/>
    <w:p w:rsidR="007E4A04" w:rsidRDefault="007E4A04" w:rsidP="00E30EA9"/>
    <w:p w:rsidR="007E4A04" w:rsidRDefault="007E4A04" w:rsidP="00E30EA9"/>
    <w:p w:rsidR="007E4A04" w:rsidRDefault="007E4A04" w:rsidP="00E30EA9"/>
    <w:p w:rsidR="007E4A04" w:rsidRDefault="007E4A04" w:rsidP="00E30EA9">
      <w:r>
        <w:t>2.6</w:t>
      </w:r>
      <w:r w:rsidR="00B32190">
        <w:t>4</w:t>
      </w:r>
      <w:r>
        <w:t xml:space="preserve">. </w:t>
      </w:r>
      <w:r w:rsidR="00B46340" w:rsidRPr="00B46340">
        <w:t>Зона регулирования застройки и хозяйственной деятельности – ЗРЗ-2(29). План границ объекта землеустройства:</w:t>
      </w:r>
    </w:p>
    <w:p w:rsidR="008C6D3D" w:rsidRDefault="008C6D3D" w:rsidP="00E30EA9"/>
    <w:tbl>
      <w:tblPr>
        <w:tblStyle w:val="aa"/>
        <w:tblW w:w="0" w:type="auto"/>
        <w:jc w:val="center"/>
        <w:tblInd w:w="2376" w:type="dxa"/>
        <w:tblLook w:val="04A0" w:firstRow="1" w:lastRow="0" w:firstColumn="1" w:lastColumn="0" w:noHBand="0" w:noVBand="1"/>
      </w:tblPr>
      <w:tblGrid>
        <w:gridCol w:w="5812"/>
      </w:tblGrid>
      <w:tr w:rsidR="00B827B9" w:rsidTr="00280978">
        <w:trPr>
          <w:jc w:val="center"/>
        </w:trPr>
        <w:tc>
          <w:tcPr>
            <w:tcW w:w="5812" w:type="dxa"/>
          </w:tcPr>
          <w:p w:rsidR="00B827B9" w:rsidRDefault="00280978" w:rsidP="00280978">
            <w:pPr>
              <w:ind w:firstLine="0"/>
              <w:jc w:val="center"/>
            </w:pPr>
            <w:r>
              <w:rPr>
                <w:rFonts w:cs="Times New Roman"/>
                <w:b/>
                <w:noProof/>
                <w:szCs w:val="28"/>
                <w:lang w:eastAsia="ru-RU"/>
              </w:rPr>
              <w:drawing>
                <wp:inline distT="0" distB="0" distL="0" distR="0" wp14:anchorId="41B74E76" wp14:editId="3049E36E">
                  <wp:extent cx="3355284" cy="3629025"/>
                  <wp:effectExtent l="0" t="0" r="0" b="0"/>
                  <wp:docPr id="97" name="Рисунок 97" descr="D:\0_ПЗО_Карабиха\НовНекрасКоорн\ЗРЗ-2(29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5" descr="D:\0_ПЗО_Карабиха\НовНекрасКоорн\ЗРЗ-2(29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5284" cy="3629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C6D3D" w:rsidRDefault="008C6D3D" w:rsidP="00E30EA9"/>
    <w:p w:rsidR="00280978" w:rsidRDefault="00280978" w:rsidP="00E30EA9">
      <w:r>
        <w:t xml:space="preserve">2.65. </w:t>
      </w:r>
      <w:r w:rsidR="00206C14" w:rsidRPr="00206C14">
        <w:t>Зона регулирования застройки и хозяйственной деятельности – ЗРЗ-2(30). План границ объекта землеустройства:</w:t>
      </w:r>
    </w:p>
    <w:p w:rsidR="00206C14" w:rsidRDefault="00206C14" w:rsidP="00E30EA9"/>
    <w:tbl>
      <w:tblPr>
        <w:tblStyle w:val="aa"/>
        <w:tblW w:w="0" w:type="auto"/>
        <w:jc w:val="center"/>
        <w:tblInd w:w="1384" w:type="dxa"/>
        <w:tblLook w:val="04A0" w:firstRow="1" w:lastRow="0" w:firstColumn="1" w:lastColumn="0" w:noHBand="0" w:noVBand="1"/>
      </w:tblPr>
      <w:tblGrid>
        <w:gridCol w:w="7229"/>
      </w:tblGrid>
      <w:tr w:rsidR="00206C14" w:rsidTr="009C0CA0">
        <w:trPr>
          <w:jc w:val="center"/>
        </w:trPr>
        <w:tc>
          <w:tcPr>
            <w:tcW w:w="7229" w:type="dxa"/>
          </w:tcPr>
          <w:p w:rsidR="00206C14" w:rsidRDefault="009C0CA0" w:rsidP="009C0CA0">
            <w:pPr>
              <w:ind w:firstLine="0"/>
              <w:jc w:val="center"/>
            </w:pPr>
            <w:r>
              <w:rPr>
                <w:rFonts w:cs="Times New Roman"/>
                <w:b/>
                <w:noProof/>
                <w:szCs w:val="28"/>
                <w:lang w:eastAsia="ru-RU"/>
              </w:rPr>
              <w:drawing>
                <wp:inline distT="0" distB="0" distL="0" distR="0" wp14:anchorId="228D22F9" wp14:editId="1B836C2C">
                  <wp:extent cx="4114800" cy="3517042"/>
                  <wp:effectExtent l="0" t="0" r="0" b="7620"/>
                  <wp:docPr id="98" name="Рисунок 98" descr="D:\0_ПЗО_Карабиха\НовНекрасКоорн\ЗРЗ-2(30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6" descr="D:\0_ПЗО_Карабиха\НовНекрасКоорн\ЗРЗ-2(30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4800" cy="35170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06C14" w:rsidRDefault="00206C14" w:rsidP="00E30EA9"/>
    <w:p w:rsidR="009C0CA0" w:rsidRDefault="009C0CA0" w:rsidP="00E30EA9"/>
    <w:p w:rsidR="00350761" w:rsidRDefault="00350761" w:rsidP="008A19D5"/>
    <w:p w:rsidR="00350761" w:rsidRDefault="00350761" w:rsidP="008A19D5"/>
    <w:p w:rsidR="008A19D5" w:rsidRPr="008A19D5" w:rsidRDefault="009C0CA0" w:rsidP="008A19D5">
      <w:r>
        <w:t xml:space="preserve">2.66. </w:t>
      </w:r>
      <w:r w:rsidR="008A19D5" w:rsidRPr="008A19D5">
        <w:t>Зона регулирования застройки и хозяйственной деятельности – ЗРЗ-2(31). План границ объекта землеустройства:</w:t>
      </w:r>
    </w:p>
    <w:p w:rsidR="009C0CA0" w:rsidRDefault="009C0CA0" w:rsidP="00E30EA9"/>
    <w:tbl>
      <w:tblPr>
        <w:tblStyle w:val="aa"/>
        <w:tblW w:w="0" w:type="auto"/>
        <w:tblInd w:w="675" w:type="dxa"/>
        <w:tblLook w:val="04A0" w:firstRow="1" w:lastRow="0" w:firstColumn="1" w:lastColumn="0" w:noHBand="0" w:noVBand="1"/>
      </w:tblPr>
      <w:tblGrid>
        <w:gridCol w:w="8222"/>
      </w:tblGrid>
      <w:tr w:rsidR="008A19D5" w:rsidTr="00294BE2">
        <w:tc>
          <w:tcPr>
            <w:tcW w:w="8222" w:type="dxa"/>
          </w:tcPr>
          <w:p w:rsidR="008A19D5" w:rsidRDefault="00294BE2" w:rsidP="00294BE2">
            <w:pPr>
              <w:ind w:firstLine="0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08ACD275" wp14:editId="69127FE9">
                  <wp:extent cx="4238625" cy="3575501"/>
                  <wp:effectExtent l="0" t="0" r="0" b="635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45146" cy="358100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A19D5" w:rsidRDefault="008A19D5" w:rsidP="00E30EA9"/>
    <w:p w:rsidR="00294BE2" w:rsidRDefault="00294BE2" w:rsidP="00E30EA9">
      <w:r>
        <w:t xml:space="preserve">2.67. </w:t>
      </w:r>
      <w:r w:rsidR="00BD049E" w:rsidRPr="00BD049E">
        <w:t>Зона охраняемого природного ландшафта – ЗОПЛ (10). План границ объекта землеустройства:</w:t>
      </w:r>
    </w:p>
    <w:p w:rsidR="00BD049E" w:rsidRDefault="00BD049E" w:rsidP="00E30EA9"/>
    <w:tbl>
      <w:tblPr>
        <w:tblStyle w:val="aa"/>
        <w:tblW w:w="0" w:type="auto"/>
        <w:tblInd w:w="959" w:type="dxa"/>
        <w:tblLook w:val="04A0" w:firstRow="1" w:lastRow="0" w:firstColumn="1" w:lastColumn="0" w:noHBand="0" w:noVBand="1"/>
      </w:tblPr>
      <w:tblGrid>
        <w:gridCol w:w="8221"/>
      </w:tblGrid>
      <w:tr w:rsidR="00BD049E" w:rsidTr="00744DE0">
        <w:tc>
          <w:tcPr>
            <w:tcW w:w="8221" w:type="dxa"/>
          </w:tcPr>
          <w:p w:rsidR="00BD049E" w:rsidRDefault="00744DE0" w:rsidP="00744DE0">
            <w:pPr>
              <w:ind w:firstLine="0"/>
              <w:jc w:val="center"/>
            </w:pPr>
            <w:r>
              <w:rPr>
                <w:rFonts w:cs="Times New Roman"/>
                <w:b/>
                <w:noProof/>
                <w:szCs w:val="28"/>
                <w:lang w:eastAsia="ru-RU"/>
              </w:rPr>
              <w:drawing>
                <wp:inline distT="0" distB="0" distL="0" distR="0" wp14:anchorId="725591AB" wp14:editId="57C24288">
                  <wp:extent cx="4348611" cy="3839504"/>
                  <wp:effectExtent l="0" t="0" r="0" b="8890"/>
                  <wp:docPr id="100" name="Рисунок 100" descr="D:\0_ПЗО_Карабиха\КООРДИНАТЫ (Некрасовский район)\ЗОПЛ (10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8" descr="D:\0_ПЗО_Карабиха\КООРДИНАТЫ (Некрасовский район)\ЗОПЛ (10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51866" cy="38423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D049E" w:rsidRPr="00D65535" w:rsidRDefault="00BD049E" w:rsidP="00350761">
      <w:pPr>
        <w:ind w:firstLine="0"/>
      </w:pPr>
    </w:p>
    <w:sectPr w:rsidR="00BD049E" w:rsidRPr="00D65535" w:rsidSect="005E5245">
      <w:headerReference w:type="default" r:id="rId79"/>
      <w:pgSz w:w="11906" w:h="16838"/>
      <w:pgMar w:top="1134" w:right="566" w:bottom="1134" w:left="1985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97A13" w:rsidRDefault="00897A13" w:rsidP="00E30EA9">
      <w:r>
        <w:separator/>
      </w:r>
    </w:p>
  </w:endnote>
  <w:endnote w:type="continuationSeparator" w:id="0">
    <w:p w:rsidR="00897A13" w:rsidRDefault="00897A13" w:rsidP="00E30E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97A13" w:rsidRDefault="00897A13" w:rsidP="00E30EA9">
      <w:r>
        <w:separator/>
      </w:r>
    </w:p>
  </w:footnote>
  <w:footnote w:type="continuationSeparator" w:id="0">
    <w:p w:rsidR="00897A13" w:rsidRDefault="00897A13" w:rsidP="00E30EA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11842127"/>
      <w:docPartObj>
        <w:docPartGallery w:val="Page Numbers (Top of Page)"/>
        <w:docPartUnique/>
      </w:docPartObj>
    </w:sdtPr>
    <w:sdtEndPr/>
    <w:sdtContent>
      <w:p w:rsidR="005A1338" w:rsidRDefault="005A1338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552B7">
          <w:rPr>
            <w:noProof/>
          </w:rPr>
          <w:t>2</w:t>
        </w:r>
        <w:r>
          <w:fldChar w:fldCharType="end"/>
        </w:r>
      </w:p>
    </w:sdtContent>
  </w:sdt>
  <w:p w:rsidR="005A1338" w:rsidRPr="00532191" w:rsidRDefault="005A1338" w:rsidP="005A1338">
    <w:pPr>
      <w:pStyle w:val="a3"/>
      <w:jc w:val="center"/>
      <w:rPr>
        <w:rFonts w:cs="Times New Roman"/>
        <w:szCs w:val="2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C7F4A8A"/>
    <w:multiLevelType w:val="multilevel"/>
    <w:tmpl w:val="BCACA5D2"/>
    <w:lvl w:ilvl="0">
      <w:start w:val="1"/>
      <w:numFmt w:val="decimal"/>
      <w:lvlText w:val="%1."/>
      <w:lvlJc w:val="left"/>
      <w:pPr>
        <w:tabs>
          <w:tab w:val="num" w:pos="495"/>
        </w:tabs>
        <w:ind w:left="495" w:hanging="495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1429"/>
        </w:tabs>
        <w:ind w:left="1429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2138"/>
        </w:tabs>
        <w:ind w:left="2138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3207"/>
        </w:tabs>
        <w:ind w:left="3207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916"/>
        </w:tabs>
        <w:ind w:left="3916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4985"/>
        </w:tabs>
        <w:ind w:left="4985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6054"/>
        </w:tabs>
        <w:ind w:left="6054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763"/>
        </w:tabs>
        <w:ind w:left="6763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832"/>
        </w:tabs>
        <w:ind w:left="7832" w:hanging="2160"/>
      </w:pPr>
      <w:rPr>
        <w:rFonts w:cs="Times New Roman" w:hint="default"/>
      </w:rPr>
    </w:lvl>
  </w:abstractNum>
  <w:abstractNum w:abstractNumId="1">
    <w:nsid w:val="68141061"/>
    <w:multiLevelType w:val="multilevel"/>
    <w:tmpl w:val="2ADA567E"/>
    <w:lvl w:ilvl="0">
      <w:start w:val="1"/>
      <w:numFmt w:val="upperRoman"/>
      <w:lvlText w:val="%1."/>
      <w:lvlJc w:val="left"/>
      <w:pPr>
        <w:ind w:left="1430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3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319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614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567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709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8508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9566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0984" w:hanging="2160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attachedTemplate r:id="rId1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71B2"/>
    <w:rsid w:val="00003D5A"/>
    <w:rsid w:val="00013343"/>
    <w:rsid w:val="00015FA0"/>
    <w:rsid w:val="000166F2"/>
    <w:rsid w:val="00022EDD"/>
    <w:rsid w:val="00064332"/>
    <w:rsid w:val="0006446F"/>
    <w:rsid w:val="000738EC"/>
    <w:rsid w:val="000949EA"/>
    <w:rsid w:val="000971E5"/>
    <w:rsid w:val="00097CDD"/>
    <w:rsid w:val="000B6245"/>
    <w:rsid w:val="000C22BC"/>
    <w:rsid w:val="000C4B34"/>
    <w:rsid w:val="000D334B"/>
    <w:rsid w:val="000F46E6"/>
    <w:rsid w:val="00103D66"/>
    <w:rsid w:val="00107711"/>
    <w:rsid w:val="00130FBB"/>
    <w:rsid w:val="001310D3"/>
    <w:rsid w:val="00161594"/>
    <w:rsid w:val="00177A39"/>
    <w:rsid w:val="001C78DA"/>
    <w:rsid w:val="00206C14"/>
    <w:rsid w:val="00220837"/>
    <w:rsid w:val="00225811"/>
    <w:rsid w:val="002306C4"/>
    <w:rsid w:val="002316A3"/>
    <w:rsid w:val="00232210"/>
    <w:rsid w:val="00254D25"/>
    <w:rsid w:val="00280978"/>
    <w:rsid w:val="00281E60"/>
    <w:rsid w:val="00287BB0"/>
    <w:rsid w:val="00294BE2"/>
    <w:rsid w:val="002B26EA"/>
    <w:rsid w:val="002B7FFC"/>
    <w:rsid w:val="002C16CA"/>
    <w:rsid w:val="002E5705"/>
    <w:rsid w:val="002F1FDB"/>
    <w:rsid w:val="00300C01"/>
    <w:rsid w:val="00304D80"/>
    <w:rsid w:val="00320E58"/>
    <w:rsid w:val="003419F0"/>
    <w:rsid w:val="00347AFA"/>
    <w:rsid w:val="00350761"/>
    <w:rsid w:val="0038047A"/>
    <w:rsid w:val="00385403"/>
    <w:rsid w:val="00390D2A"/>
    <w:rsid w:val="003A2DCC"/>
    <w:rsid w:val="003A7D0D"/>
    <w:rsid w:val="003D1E8D"/>
    <w:rsid w:val="003F6F1B"/>
    <w:rsid w:val="0040656C"/>
    <w:rsid w:val="00451BCA"/>
    <w:rsid w:val="0046727C"/>
    <w:rsid w:val="0048484D"/>
    <w:rsid w:val="004B734B"/>
    <w:rsid w:val="004B76D7"/>
    <w:rsid w:val="004C077F"/>
    <w:rsid w:val="004F6389"/>
    <w:rsid w:val="0050122C"/>
    <w:rsid w:val="005225AA"/>
    <w:rsid w:val="00523305"/>
    <w:rsid w:val="00524864"/>
    <w:rsid w:val="00524E11"/>
    <w:rsid w:val="00544401"/>
    <w:rsid w:val="00551507"/>
    <w:rsid w:val="00553579"/>
    <w:rsid w:val="005552B7"/>
    <w:rsid w:val="00560888"/>
    <w:rsid w:val="00580A12"/>
    <w:rsid w:val="00581E00"/>
    <w:rsid w:val="005863E7"/>
    <w:rsid w:val="0059280C"/>
    <w:rsid w:val="0059333B"/>
    <w:rsid w:val="005A09C6"/>
    <w:rsid w:val="005A1338"/>
    <w:rsid w:val="005D7338"/>
    <w:rsid w:val="005E5245"/>
    <w:rsid w:val="005E6730"/>
    <w:rsid w:val="005F7850"/>
    <w:rsid w:val="006047E7"/>
    <w:rsid w:val="006051DB"/>
    <w:rsid w:val="00616E84"/>
    <w:rsid w:val="006371F8"/>
    <w:rsid w:val="00644D59"/>
    <w:rsid w:val="00645277"/>
    <w:rsid w:val="00667B8A"/>
    <w:rsid w:val="006A105B"/>
    <w:rsid w:val="006A34B1"/>
    <w:rsid w:val="006C4854"/>
    <w:rsid w:val="006D5828"/>
    <w:rsid w:val="006D62BB"/>
    <w:rsid w:val="0071593F"/>
    <w:rsid w:val="00723321"/>
    <w:rsid w:val="0072456C"/>
    <w:rsid w:val="00744DE0"/>
    <w:rsid w:val="00754C2C"/>
    <w:rsid w:val="007638B8"/>
    <w:rsid w:val="007707DA"/>
    <w:rsid w:val="00780619"/>
    <w:rsid w:val="00785232"/>
    <w:rsid w:val="00793BE8"/>
    <w:rsid w:val="00794BD5"/>
    <w:rsid w:val="007C4686"/>
    <w:rsid w:val="007D151B"/>
    <w:rsid w:val="007D3F4E"/>
    <w:rsid w:val="007D7DD1"/>
    <w:rsid w:val="007E4A04"/>
    <w:rsid w:val="007E67E4"/>
    <w:rsid w:val="008309EF"/>
    <w:rsid w:val="00830BAC"/>
    <w:rsid w:val="00855E32"/>
    <w:rsid w:val="008575EA"/>
    <w:rsid w:val="00861241"/>
    <w:rsid w:val="00861A14"/>
    <w:rsid w:val="00897A13"/>
    <w:rsid w:val="008A19D5"/>
    <w:rsid w:val="008B331A"/>
    <w:rsid w:val="008C3F63"/>
    <w:rsid w:val="008C6D3D"/>
    <w:rsid w:val="008E4161"/>
    <w:rsid w:val="008E67BE"/>
    <w:rsid w:val="0091380E"/>
    <w:rsid w:val="009312ED"/>
    <w:rsid w:val="00941161"/>
    <w:rsid w:val="0096292A"/>
    <w:rsid w:val="00964088"/>
    <w:rsid w:val="009774DA"/>
    <w:rsid w:val="00984EE0"/>
    <w:rsid w:val="00987014"/>
    <w:rsid w:val="009900B0"/>
    <w:rsid w:val="0099305A"/>
    <w:rsid w:val="0099329B"/>
    <w:rsid w:val="00993F72"/>
    <w:rsid w:val="009C0CA0"/>
    <w:rsid w:val="009D163E"/>
    <w:rsid w:val="009D5C2C"/>
    <w:rsid w:val="009F1179"/>
    <w:rsid w:val="00A0106C"/>
    <w:rsid w:val="00A12E90"/>
    <w:rsid w:val="00A22F87"/>
    <w:rsid w:val="00A3558D"/>
    <w:rsid w:val="00A417AD"/>
    <w:rsid w:val="00A47D6C"/>
    <w:rsid w:val="00A64C68"/>
    <w:rsid w:val="00AA1221"/>
    <w:rsid w:val="00AA1FB1"/>
    <w:rsid w:val="00AC6854"/>
    <w:rsid w:val="00AE0CAE"/>
    <w:rsid w:val="00AE215C"/>
    <w:rsid w:val="00AE3646"/>
    <w:rsid w:val="00AE69B1"/>
    <w:rsid w:val="00B1780D"/>
    <w:rsid w:val="00B265B8"/>
    <w:rsid w:val="00B32190"/>
    <w:rsid w:val="00B43B81"/>
    <w:rsid w:val="00B46340"/>
    <w:rsid w:val="00B62231"/>
    <w:rsid w:val="00B76F0A"/>
    <w:rsid w:val="00B827B9"/>
    <w:rsid w:val="00B839CC"/>
    <w:rsid w:val="00BB0555"/>
    <w:rsid w:val="00BB15C1"/>
    <w:rsid w:val="00BB1812"/>
    <w:rsid w:val="00BB4924"/>
    <w:rsid w:val="00BD049E"/>
    <w:rsid w:val="00BD0627"/>
    <w:rsid w:val="00BE294F"/>
    <w:rsid w:val="00C0081C"/>
    <w:rsid w:val="00C412DA"/>
    <w:rsid w:val="00C45641"/>
    <w:rsid w:val="00C46142"/>
    <w:rsid w:val="00C577A4"/>
    <w:rsid w:val="00C579F1"/>
    <w:rsid w:val="00C70216"/>
    <w:rsid w:val="00C70629"/>
    <w:rsid w:val="00C909D4"/>
    <w:rsid w:val="00C93E1F"/>
    <w:rsid w:val="00CB64AF"/>
    <w:rsid w:val="00CE45E7"/>
    <w:rsid w:val="00D00EFB"/>
    <w:rsid w:val="00D45311"/>
    <w:rsid w:val="00D65535"/>
    <w:rsid w:val="00D72C55"/>
    <w:rsid w:val="00D8357B"/>
    <w:rsid w:val="00DA0BE9"/>
    <w:rsid w:val="00DB0E99"/>
    <w:rsid w:val="00DB69E7"/>
    <w:rsid w:val="00DC08EA"/>
    <w:rsid w:val="00DC6579"/>
    <w:rsid w:val="00DE2D50"/>
    <w:rsid w:val="00DE71B2"/>
    <w:rsid w:val="00DF3290"/>
    <w:rsid w:val="00E013E1"/>
    <w:rsid w:val="00E01F2F"/>
    <w:rsid w:val="00E1407E"/>
    <w:rsid w:val="00E3006C"/>
    <w:rsid w:val="00E30EA9"/>
    <w:rsid w:val="00E319DD"/>
    <w:rsid w:val="00E33726"/>
    <w:rsid w:val="00E35D1C"/>
    <w:rsid w:val="00E53B8E"/>
    <w:rsid w:val="00E648B3"/>
    <w:rsid w:val="00E751B3"/>
    <w:rsid w:val="00E87621"/>
    <w:rsid w:val="00E90E5B"/>
    <w:rsid w:val="00E972ED"/>
    <w:rsid w:val="00EE4C38"/>
    <w:rsid w:val="00EF1DE1"/>
    <w:rsid w:val="00EF4C4A"/>
    <w:rsid w:val="00EF640A"/>
    <w:rsid w:val="00F13A40"/>
    <w:rsid w:val="00F16B8E"/>
    <w:rsid w:val="00F3690C"/>
    <w:rsid w:val="00F6366C"/>
    <w:rsid w:val="00FA049C"/>
    <w:rsid w:val="00FB0BEE"/>
    <w:rsid w:val="00FB64B1"/>
    <w:rsid w:val="00FC6564"/>
    <w:rsid w:val="00FF1F03"/>
    <w:rsid w:val="00FF64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13E1"/>
    <w:pPr>
      <w:spacing w:after="0" w:line="240" w:lineRule="auto"/>
      <w:ind w:firstLine="709"/>
    </w:pPr>
    <w:rPr>
      <w:rFonts w:ascii="Times New Roman" w:eastAsia="Times New Roman" w:hAnsi="Times New Roman" w:cs="Calibri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E30EA9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E30EA9"/>
    <w:rPr>
      <w:rFonts w:ascii="Calibri" w:eastAsia="Times New Roman" w:hAnsi="Calibri" w:cs="Calibri"/>
    </w:rPr>
  </w:style>
  <w:style w:type="paragraph" w:styleId="a5">
    <w:name w:val="footer"/>
    <w:basedOn w:val="a"/>
    <w:link w:val="a6"/>
    <w:uiPriority w:val="99"/>
    <w:unhideWhenUsed/>
    <w:rsid w:val="00E30EA9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E30EA9"/>
    <w:rPr>
      <w:rFonts w:ascii="Calibri" w:eastAsia="Times New Roman" w:hAnsi="Calibri" w:cs="Calibri"/>
    </w:rPr>
  </w:style>
  <w:style w:type="paragraph" w:styleId="a7">
    <w:name w:val="List Paragraph"/>
    <w:basedOn w:val="a"/>
    <w:uiPriority w:val="34"/>
    <w:qFormat/>
    <w:rsid w:val="0038047A"/>
    <w:pPr>
      <w:ind w:left="720"/>
      <w:contextualSpacing/>
    </w:pPr>
  </w:style>
  <w:style w:type="paragraph" w:customStyle="1" w:styleId="ConsPlusTitle">
    <w:name w:val="ConsPlusTitle"/>
    <w:rsid w:val="00580A12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character" w:customStyle="1" w:styleId="a8">
    <w:name w:val="Текст выноски Знак"/>
    <w:basedOn w:val="a0"/>
    <w:link w:val="a9"/>
    <w:uiPriority w:val="99"/>
    <w:semiHidden/>
    <w:rsid w:val="009312ED"/>
    <w:rPr>
      <w:rFonts w:ascii="Tahoma" w:eastAsia="Times New Roman" w:hAnsi="Tahoma" w:cs="Tahoma"/>
      <w:sz w:val="16"/>
      <w:szCs w:val="16"/>
    </w:rPr>
  </w:style>
  <w:style w:type="paragraph" w:styleId="a9">
    <w:name w:val="Balloon Text"/>
    <w:basedOn w:val="a"/>
    <w:link w:val="a8"/>
    <w:uiPriority w:val="99"/>
    <w:semiHidden/>
    <w:unhideWhenUsed/>
    <w:rsid w:val="009312ED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9312E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a">
    <w:name w:val="Table Grid"/>
    <w:basedOn w:val="a1"/>
    <w:uiPriority w:val="59"/>
    <w:rsid w:val="00EF4C4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13E1"/>
    <w:pPr>
      <w:spacing w:after="0" w:line="240" w:lineRule="auto"/>
      <w:ind w:firstLine="709"/>
    </w:pPr>
    <w:rPr>
      <w:rFonts w:ascii="Times New Roman" w:eastAsia="Times New Roman" w:hAnsi="Times New Roman" w:cs="Calibri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E30EA9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E30EA9"/>
    <w:rPr>
      <w:rFonts w:ascii="Calibri" w:eastAsia="Times New Roman" w:hAnsi="Calibri" w:cs="Calibri"/>
    </w:rPr>
  </w:style>
  <w:style w:type="paragraph" w:styleId="a5">
    <w:name w:val="footer"/>
    <w:basedOn w:val="a"/>
    <w:link w:val="a6"/>
    <w:uiPriority w:val="99"/>
    <w:unhideWhenUsed/>
    <w:rsid w:val="00E30EA9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E30EA9"/>
    <w:rPr>
      <w:rFonts w:ascii="Calibri" w:eastAsia="Times New Roman" w:hAnsi="Calibri" w:cs="Calibri"/>
    </w:rPr>
  </w:style>
  <w:style w:type="paragraph" w:styleId="a7">
    <w:name w:val="List Paragraph"/>
    <w:basedOn w:val="a"/>
    <w:uiPriority w:val="34"/>
    <w:qFormat/>
    <w:rsid w:val="0038047A"/>
    <w:pPr>
      <w:ind w:left="720"/>
      <w:contextualSpacing/>
    </w:pPr>
  </w:style>
  <w:style w:type="paragraph" w:customStyle="1" w:styleId="ConsPlusTitle">
    <w:name w:val="ConsPlusTitle"/>
    <w:rsid w:val="00580A12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character" w:customStyle="1" w:styleId="a8">
    <w:name w:val="Текст выноски Знак"/>
    <w:basedOn w:val="a0"/>
    <w:link w:val="a9"/>
    <w:uiPriority w:val="99"/>
    <w:semiHidden/>
    <w:rsid w:val="009312ED"/>
    <w:rPr>
      <w:rFonts w:ascii="Tahoma" w:eastAsia="Times New Roman" w:hAnsi="Tahoma" w:cs="Tahoma"/>
      <w:sz w:val="16"/>
      <w:szCs w:val="16"/>
    </w:rPr>
  </w:style>
  <w:style w:type="paragraph" w:styleId="a9">
    <w:name w:val="Balloon Text"/>
    <w:basedOn w:val="a"/>
    <w:link w:val="a8"/>
    <w:uiPriority w:val="99"/>
    <w:semiHidden/>
    <w:unhideWhenUsed/>
    <w:rsid w:val="009312ED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9312E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a">
    <w:name w:val="Table Grid"/>
    <w:basedOn w:val="a1"/>
    <w:uiPriority w:val="59"/>
    <w:rsid w:val="00EF4C4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63" Type="http://schemas.openxmlformats.org/officeDocument/2006/relationships/image" Target="media/image53.png"/><Relationship Id="rId68" Type="http://schemas.openxmlformats.org/officeDocument/2006/relationships/image" Target="media/image58.jpeg"/><Relationship Id="rId76" Type="http://schemas.openxmlformats.org/officeDocument/2006/relationships/image" Target="media/image66.jpeg"/><Relationship Id="rId7" Type="http://schemas.openxmlformats.org/officeDocument/2006/relationships/settings" Target="settings.xml"/><Relationship Id="rId71" Type="http://schemas.openxmlformats.org/officeDocument/2006/relationships/image" Target="media/image61.jpe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9" Type="http://schemas.openxmlformats.org/officeDocument/2006/relationships/image" Target="media/image19.png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image" Target="media/image43.png"/><Relationship Id="rId58" Type="http://schemas.openxmlformats.org/officeDocument/2006/relationships/image" Target="media/image48.jpeg"/><Relationship Id="rId66" Type="http://schemas.openxmlformats.org/officeDocument/2006/relationships/image" Target="media/image56.jpeg"/><Relationship Id="rId74" Type="http://schemas.openxmlformats.org/officeDocument/2006/relationships/image" Target="media/image64.jpeg"/><Relationship Id="rId79" Type="http://schemas.openxmlformats.org/officeDocument/2006/relationships/header" Target="header1.xml"/><Relationship Id="rId5" Type="http://schemas.openxmlformats.org/officeDocument/2006/relationships/styles" Target="styles.xml"/><Relationship Id="rId61" Type="http://schemas.openxmlformats.org/officeDocument/2006/relationships/image" Target="media/image51.jpe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image" Target="media/image50.jpeg"/><Relationship Id="rId65" Type="http://schemas.openxmlformats.org/officeDocument/2006/relationships/image" Target="media/image55.jpeg"/><Relationship Id="rId73" Type="http://schemas.openxmlformats.org/officeDocument/2006/relationships/image" Target="media/image63.png"/><Relationship Id="rId78" Type="http://schemas.openxmlformats.org/officeDocument/2006/relationships/image" Target="media/image68.jpeg"/><Relationship Id="rId81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image" Target="media/image46.jpeg"/><Relationship Id="rId64" Type="http://schemas.openxmlformats.org/officeDocument/2006/relationships/image" Target="media/image54.jpeg"/><Relationship Id="rId69" Type="http://schemas.openxmlformats.org/officeDocument/2006/relationships/image" Target="media/image59.jpeg"/><Relationship Id="rId77" Type="http://schemas.openxmlformats.org/officeDocument/2006/relationships/image" Target="media/image67.png"/><Relationship Id="rId8" Type="http://schemas.openxmlformats.org/officeDocument/2006/relationships/webSettings" Target="webSettings.xml"/><Relationship Id="rId51" Type="http://schemas.openxmlformats.org/officeDocument/2006/relationships/image" Target="media/image41.jpeg"/><Relationship Id="rId72" Type="http://schemas.openxmlformats.org/officeDocument/2006/relationships/image" Target="media/image62.png"/><Relationship Id="rId80" Type="http://schemas.openxmlformats.org/officeDocument/2006/relationships/fontTable" Target="fontTable.xml"/><Relationship Id="rId3" Type="http://schemas.openxmlformats.org/officeDocument/2006/relationships/customXml" Target="../customXml/item3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9.jpeg"/><Relationship Id="rId67" Type="http://schemas.openxmlformats.org/officeDocument/2006/relationships/image" Target="media/image57.jpeg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54" Type="http://schemas.openxmlformats.org/officeDocument/2006/relationships/image" Target="media/image44.jpeg"/><Relationship Id="rId62" Type="http://schemas.openxmlformats.org/officeDocument/2006/relationships/image" Target="media/image52.jpeg"/><Relationship Id="rId70" Type="http://schemas.openxmlformats.org/officeDocument/2006/relationships/image" Target="media/image60.jpeg"/><Relationship Id="rId75" Type="http://schemas.openxmlformats.org/officeDocument/2006/relationships/image" Target="media/image65.jpeg"/><Relationship Id="rId1" Type="http://schemas.openxmlformats.org/officeDocument/2006/relationships/customXml" Target="../customXml/item1.xml"/><Relationship Id="rId6" Type="http://schemas.microsoft.com/office/2007/relationships/stylesWithEffects" Target="stylesWithEffect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png"/><Relationship Id="rId57" Type="http://schemas.openxmlformats.org/officeDocument/2006/relationships/image" Target="media/image4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ilov\Documents\TMP\&#1064;&#1072;&#1073;&#1083;&#1086;&#1085;&#1099;%20&#1076;&#1086;&#1082;&#1091;&#1084;&#1077;&#1085;&#1090;&#1086;&#1074;\&#1064;&#1072;&#1073;&#1083;&#1086;&#1085;%20&#1087;&#1088;&#1080;&#1083;&#1086;&#1078;&#1077;&#1085;&#1080;&#1103;%20&#1082;%20&#1087;&#1086;&#1089;&#1090;&#1072;&#1085;&#1086;&#1074;&#1083;&#1077;&#1085;&#1080;&#1102;%20&#1055;&#1088;&#1072;&#1074;&#1080;&#1090;&#1077;&#1083;&#1100;&#1089;&#1090;&#1074;&#1072;%20&#1086;&#1073;&#1083;&#1072;&#1089;&#1090;&#1080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>
  <documentManagement>
    <Description xmlns="f07adec3-9edc-4ba9-a947-c557adee0635" xsi:nil="true"/>
    <_x041e__x0440__x0433__x0430__x043d__x0020__x041e__x0418__x0412_ xmlns="380f5408-d454-4a1b-a6ac-2bc4bb997900">65</_x041e__x0440__x0433__x0430__x043d__x0020__x041e__x0418__x0412_>
    <DocDate xmlns="f07adec3-9edc-4ba9-a947-c557adee0635">2020-04-19T21:00:00+00:00</DocDate>
    <_x0422__x0438__x043f__x0020__x0434__x043e__x043a__x0443__x043c__x0435__x043d__x0442__x0430_ xmlns="380f5408-d454-4a1b-a6ac-2bc4bb997900">10</_x0422__x0438__x043f__x0020__x0434__x043e__x043a__x0443__x043c__x0435__x043d__x0442__x0430_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D98C80F7727A2499F5C1F27BEF6B62B" ma:contentTypeVersion="7" ma:contentTypeDescription="Создание документа." ma:contentTypeScope="" ma:versionID="5f9e51e91a582ae214784891839735f0">
  <xsd:schema xmlns:xsd="http://www.w3.org/2001/XMLSchema" xmlns:xs="http://www.w3.org/2001/XMLSchema" xmlns:p="http://schemas.microsoft.com/office/2006/metadata/properties" xmlns:ns2="f07adec3-9edc-4ba9-a947-c557adee0635" xmlns:ns3="380f5408-d454-4a1b-a6ac-2bc4bb997900" targetNamespace="http://schemas.microsoft.com/office/2006/metadata/properties" ma:root="true" ma:fieldsID="66ab974ba95858417d5259a178f86472" ns2:_="" ns3:_="">
    <xsd:import namespace="f07adec3-9edc-4ba9-a947-c557adee0635"/>
    <xsd:import namespace="380f5408-d454-4a1b-a6ac-2bc4bb997900"/>
    <xsd:element name="properties">
      <xsd:complexType>
        <xsd:sequence>
          <xsd:element name="documentManagement">
            <xsd:complexType>
              <xsd:all>
                <xsd:element ref="ns2:DocDate"/>
                <xsd:element ref="ns2:Description" minOccurs="0"/>
                <xsd:element ref="ns3:_x041e__x0440__x0433__x0430__x043d__x0020__x041e__x0418__x0412_"/>
                <xsd:element ref="ns3:_x0422__x0438__x043f__x0020__x0434__x043e__x043a__x0443__x043c__x0435__x043d__x0442__x0430_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07adec3-9edc-4ba9-a947-c557adee0635" elementFormDefault="qualified">
    <xsd:import namespace="http://schemas.microsoft.com/office/2006/documentManagement/types"/>
    <xsd:import namespace="http://schemas.microsoft.com/office/infopath/2007/PartnerControls"/>
    <xsd:element name="DocDate" ma:index="8" ma:displayName="Дата документа" ma:format="DateOnly" ma:internalName="DocDate">
      <xsd:simpleType>
        <xsd:restriction base="dms:DateTime"/>
      </xsd:simpleType>
    </xsd:element>
    <xsd:element name="Description" ma:index="9" nillable="true" ma:displayName="Описание" ma:description="" ma:internalName="Description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0f5408-d454-4a1b-a6ac-2bc4bb997900" elementFormDefault="qualified">
    <xsd:import namespace="http://schemas.microsoft.com/office/2006/documentManagement/types"/>
    <xsd:import namespace="http://schemas.microsoft.com/office/infopath/2007/PartnerControls"/>
    <xsd:element name="_x041e__x0440__x0433__x0430__x043d__x0020__x041e__x0418__x0412_" ma:index="10" ma:displayName="Разрабатывающий ОИВ" ma:indexed="true" ma:list="{b8532637-8197-4140-a6b0-19fecf53a74e}" ma:internalName="_x041e__x0440__x0433__x0430__x043d__x0020__x041e__x0418__x0412_" ma:showField="Title">
      <xsd:simpleType>
        <xsd:restriction base="dms:Lookup"/>
      </xsd:simpleType>
    </xsd:element>
    <xsd:element name="_x0422__x0438__x043f__x0020__x0434__x043e__x043a__x0443__x043c__x0435__x043d__x0442__x0430_" ma:index="11" ma:displayName="Тип документа" ma:list="{ddc9e524-b979-4686-8b55-48306c19f6eb}" ma:internalName="_x0422__x0438__x043f__x0020__x0434__x043e__x043a__x0443__x043c__x0435__x043d__x0442__x0430_" ma:readOnly="false" ma:showField="Title">
      <xsd:simpleType>
        <xsd:restriction base="dms:Lookup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AA37336-449C-4141-AD46-D2A4EF0A9FB8}"/>
</file>

<file path=customXml/itemProps2.xml><?xml version="1.0" encoding="utf-8"?>
<ds:datastoreItem xmlns:ds="http://schemas.openxmlformats.org/officeDocument/2006/customXml" ds:itemID="{F75B0A95-3C89-48DD-A9A2-B539F3EFD30A}"/>
</file>

<file path=customXml/itemProps3.xml><?xml version="1.0" encoding="utf-8"?>
<ds:datastoreItem xmlns:ds="http://schemas.openxmlformats.org/officeDocument/2006/customXml" ds:itemID="{EE385051-7873-431D-BE4C-21DD81ED0896}"/>
</file>

<file path=docProps/app.xml><?xml version="1.0" encoding="utf-8"?>
<Properties xmlns="http://schemas.openxmlformats.org/officeDocument/2006/extended-properties" xmlns:vt="http://schemas.openxmlformats.org/officeDocument/2006/docPropsVTypes">
  <Template>Шаблон приложения к постановлению Правительства области.dotx</Template>
  <TotalTime>0</TotalTime>
  <Pages>1</Pages>
  <Words>33829</Words>
  <Characters>192830</Characters>
  <Application>Microsoft Office Word</Application>
  <DocSecurity>0</DocSecurity>
  <Lines>1606</Lines>
  <Paragraphs>452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ДИА</Company>
  <LinksUpToDate>false</LinksUpToDate>
  <CharactersWithSpaces>226207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Усилов</dc:creator>
  <cp:lastModifiedBy>Рязанова Татьяна Владимировна</cp:lastModifiedBy>
  <cp:revision>3</cp:revision>
  <dcterms:created xsi:type="dcterms:W3CDTF">2020-04-20T06:22:00Z</dcterms:created>
  <dcterms:modified xsi:type="dcterms:W3CDTF">2020-04-20T06:23:00Z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0x0101007D98C80F7727A2499F5C1F27BEF6B62B</vt:lpwstr>
  </property>
</Properties>
</file>