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1DE5E1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ОТЧЕТ</w:t>
      </w:r>
    </w:p>
    <w:p w14:paraId="6608B517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о ходе реализации плана-графика</w:t>
      </w:r>
    </w:p>
    <w:p w14:paraId="771810B7" w14:textId="77777777" w:rsidR="00067AD0" w:rsidRPr="0047368E" w:rsidRDefault="00067AD0" w:rsidP="00067AD0">
      <w:pPr>
        <w:pStyle w:val="H3"/>
        <w:spacing w:before="0" w:after="0"/>
        <w:jc w:val="center"/>
      </w:pPr>
      <w:r w:rsidRPr="0047368E">
        <w:t>разработки проекта областного бюджета на 2021 год и на плановый период 2022 и 2023 годов</w:t>
      </w:r>
    </w:p>
    <w:p w14:paraId="11F3A880" w14:textId="77777777" w:rsidR="00477DB2" w:rsidRPr="00EE42C8" w:rsidRDefault="00477DB2" w:rsidP="00477DB2">
      <w:pPr>
        <w:rPr>
          <w:lang w:eastAsia="ru-RU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45"/>
        <w:gridCol w:w="1843"/>
        <w:gridCol w:w="1985"/>
        <w:gridCol w:w="2409"/>
        <w:gridCol w:w="2551"/>
      </w:tblGrid>
      <w:tr w:rsidR="004B10CC" w:rsidRPr="00EE42C8" w14:paraId="1A7B6FB6" w14:textId="04453667" w:rsidTr="00A4258B">
        <w:tc>
          <w:tcPr>
            <w:tcW w:w="817" w:type="dxa"/>
          </w:tcPr>
          <w:p w14:paraId="4B93F49D" w14:textId="77777777" w:rsidR="004B10CC" w:rsidRPr="00EE42C8" w:rsidRDefault="004B10CC" w:rsidP="00E80892">
            <w:pPr>
              <w:ind w:left="-108" w:firstLine="63"/>
              <w:jc w:val="center"/>
            </w:pPr>
            <w:r w:rsidRPr="00EE42C8">
              <w:t>№</w:t>
            </w:r>
          </w:p>
          <w:p w14:paraId="061C1B22" w14:textId="77777777" w:rsidR="004B10CC" w:rsidRPr="00EE42C8" w:rsidRDefault="004B10CC" w:rsidP="00E80892">
            <w:pPr>
              <w:ind w:hanging="45"/>
              <w:jc w:val="center"/>
            </w:pPr>
            <w:r w:rsidRPr="00EE42C8">
              <w:t>п/п</w:t>
            </w:r>
          </w:p>
        </w:tc>
        <w:tc>
          <w:tcPr>
            <w:tcW w:w="5245" w:type="dxa"/>
          </w:tcPr>
          <w:p w14:paraId="7F4990A2" w14:textId="77777777" w:rsidR="004B10CC" w:rsidRPr="00EE42C8" w:rsidRDefault="004B10CC" w:rsidP="00E80892">
            <w:pPr>
              <w:pStyle w:val="1"/>
            </w:pPr>
            <w:r w:rsidRPr="00EE42C8">
              <w:t>Наименование мероприятия</w:t>
            </w:r>
          </w:p>
          <w:p w14:paraId="443E9A47" w14:textId="77777777" w:rsidR="004B10CC" w:rsidRPr="00EE42C8" w:rsidRDefault="004B10CC" w:rsidP="00E80892">
            <w:pPr>
              <w:jc w:val="both"/>
            </w:pPr>
          </w:p>
        </w:tc>
        <w:tc>
          <w:tcPr>
            <w:tcW w:w="1843" w:type="dxa"/>
          </w:tcPr>
          <w:p w14:paraId="30B16059" w14:textId="77777777" w:rsidR="004B10CC" w:rsidRPr="00EE42C8" w:rsidRDefault="004B10CC" w:rsidP="00E80892">
            <w:pPr>
              <w:ind w:firstLine="35"/>
              <w:jc w:val="center"/>
            </w:pPr>
            <w:r w:rsidRPr="00EE42C8">
              <w:t xml:space="preserve">Срок </w:t>
            </w:r>
          </w:p>
          <w:p w14:paraId="1FCA05E8" w14:textId="77777777" w:rsidR="004B10CC" w:rsidRPr="00EE42C8" w:rsidRDefault="004B10CC" w:rsidP="00E80892">
            <w:pPr>
              <w:ind w:firstLine="35"/>
              <w:jc w:val="center"/>
            </w:pPr>
            <w:r w:rsidRPr="00EE42C8">
              <w:t>исполнения</w:t>
            </w:r>
          </w:p>
          <w:p w14:paraId="24516B60" w14:textId="77777777" w:rsidR="004B10CC" w:rsidRPr="00224F1B" w:rsidRDefault="004B10CC" w:rsidP="00D43922">
            <w:pPr>
              <w:ind w:firstLine="35"/>
              <w:jc w:val="center"/>
            </w:pPr>
            <w:r w:rsidRPr="00224F1B">
              <w:t>(2020 год)</w:t>
            </w:r>
          </w:p>
        </w:tc>
        <w:tc>
          <w:tcPr>
            <w:tcW w:w="1985" w:type="dxa"/>
          </w:tcPr>
          <w:p w14:paraId="62911066" w14:textId="77777777" w:rsidR="004B10CC" w:rsidRPr="00EE42C8" w:rsidRDefault="004B10CC" w:rsidP="00E80892">
            <w:pPr>
              <w:jc w:val="center"/>
            </w:pPr>
            <w:r w:rsidRPr="00EE42C8">
              <w:t>Исполнитель</w:t>
            </w:r>
          </w:p>
        </w:tc>
        <w:tc>
          <w:tcPr>
            <w:tcW w:w="2409" w:type="dxa"/>
          </w:tcPr>
          <w:p w14:paraId="722F00AE" w14:textId="77777777" w:rsidR="004B10CC" w:rsidRPr="00EE42C8" w:rsidRDefault="004B10CC" w:rsidP="00E80892">
            <w:pPr>
              <w:jc w:val="center"/>
            </w:pPr>
            <w:r w:rsidRPr="00EE42C8">
              <w:t xml:space="preserve">Ответственный </w:t>
            </w:r>
          </w:p>
          <w:p w14:paraId="1039F512" w14:textId="77777777" w:rsidR="004B10CC" w:rsidRPr="00EE42C8" w:rsidRDefault="004B10CC" w:rsidP="00E80892">
            <w:pPr>
              <w:jc w:val="center"/>
            </w:pPr>
            <w:r w:rsidRPr="00EE42C8">
              <w:t>руководитель*</w:t>
            </w:r>
          </w:p>
        </w:tc>
        <w:tc>
          <w:tcPr>
            <w:tcW w:w="2551" w:type="dxa"/>
          </w:tcPr>
          <w:p w14:paraId="6E44BDAB" w14:textId="71F0E9A3" w:rsidR="004B10CC" w:rsidRPr="00EE42C8" w:rsidRDefault="00A4258B" w:rsidP="00E80892">
            <w:pPr>
              <w:jc w:val="center"/>
            </w:pPr>
            <w:r w:rsidRPr="0047368E">
              <w:t xml:space="preserve">Выполнение мероприятия </w:t>
            </w:r>
            <w:r w:rsidRPr="00DE043B">
              <w:t>(да/нет)</w:t>
            </w:r>
          </w:p>
        </w:tc>
      </w:tr>
    </w:tbl>
    <w:tbl>
      <w:tblPr>
        <w:tblStyle w:val="af0"/>
        <w:tblW w:w="14850" w:type="dxa"/>
        <w:tblLayout w:type="fixed"/>
        <w:tblLook w:val="04A0" w:firstRow="1" w:lastRow="0" w:firstColumn="1" w:lastColumn="0" w:noHBand="0" w:noVBand="1"/>
      </w:tblPr>
      <w:tblGrid>
        <w:gridCol w:w="817"/>
        <w:gridCol w:w="5245"/>
        <w:gridCol w:w="1843"/>
        <w:gridCol w:w="1984"/>
        <w:gridCol w:w="2410"/>
        <w:gridCol w:w="2551"/>
      </w:tblGrid>
      <w:tr w:rsidR="004B10CC" w:rsidRPr="00EE42C8" w14:paraId="000E698F" w14:textId="4E46AB3E" w:rsidTr="00A4258B">
        <w:trPr>
          <w:tblHeader/>
        </w:trPr>
        <w:tc>
          <w:tcPr>
            <w:tcW w:w="817" w:type="dxa"/>
          </w:tcPr>
          <w:p w14:paraId="0C794720" w14:textId="77777777" w:rsidR="004B10CC" w:rsidRPr="00EE42C8" w:rsidRDefault="004B10CC" w:rsidP="00E80892">
            <w:pPr>
              <w:jc w:val="center"/>
              <w:rPr>
                <w:lang w:val="en-US"/>
              </w:rPr>
            </w:pPr>
            <w:r w:rsidRPr="00EE42C8">
              <w:rPr>
                <w:lang w:val="en-US"/>
              </w:rPr>
              <w:t>1</w:t>
            </w:r>
          </w:p>
        </w:tc>
        <w:tc>
          <w:tcPr>
            <w:tcW w:w="5245" w:type="dxa"/>
          </w:tcPr>
          <w:p w14:paraId="23AA5E55" w14:textId="77777777" w:rsidR="004B10CC" w:rsidRPr="00EE42C8" w:rsidRDefault="004B10CC" w:rsidP="00E80892">
            <w:pPr>
              <w:jc w:val="center"/>
            </w:pPr>
            <w:r w:rsidRPr="00EE42C8">
              <w:t>2</w:t>
            </w:r>
          </w:p>
        </w:tc>
        <w:tc>
          <w:tcPr>
            <w:tcW w:w="1843" w:type="dxa"/>
          </w:tcPr>
          <w:p w14:paraId="59F1B633" w14:textId="77777777" w:rsidR="004B10CC" w:rsidRPr="00EE42C8" w:rsidRDefault="004B10CC" w:rsidP="00E80892">
            <w:pPr>
              <w:jc w:val="center"/>
            </w:pPr>
            <w:r w:rsidRPr="00EE42C8">
              <w:t>3</w:t>
            </w:r>
          </w:p>
        </w:tc>
        <w:tc>
          <w:tcPr>
            <w:tcW w:w="1984" w:type="dxa"/>
          </w:tcPr>
          <w:p w14:paraId="28E79BC5" w14:textId="77777777" w:rsidR="004B10CC" w:rsidRPr="00EE42C8" w:rsidRDefault="004B10CC" w:rsidP="00E80892">
            <w:pPr>
              <w:jc w:val="center"/>
            </w:pPr>
            <w:r w:rsidRPr="00EE42C8">
              <w:t>4</w:t>
            </w:r>
          </w:p>
        </w:tc>
        <w:tc>
          <w:tcPr>
            <w:tcW w:w="2410" w:type="dxa"/>
          </w:tcPr>
          <w:p w14:paraId="584F94DB" w14:textId="77777777" w:rsidR="004B10CC" w:rsidRPr="00EE42C8" w:rsidRDefault="004B10CC" w:rsidP="00E80892">
            <w:pPr>
              <w:jc w:val="center"/>
            </w:pPr>
            <w:r w:rsidRPr="00EE42C8">
              <w:t>5</w:t>
            </w:r>
          </w:p>
        </w:tc>
        <w:tc>
          <w:tcPr>
            <w:tcW w:w="2551" w:type="dxa"/>
          </w:tcPr>
          <w:p w14:paraId="08245772" w14:textId="19099898" w:rsidR="004B10CC" w:rsidRPr="00EE42C8" w:rsidRDefault="002B1796" w:rsidP="00E80892">
            <w:pPr>
              <w:jc w:val="center"/>
            </w:pPr>
            <w:r>
              <w:t>6</w:t>
            </w:r>
          </w:p>
        </w:tc>
      </w:tr>
      <w:tr w:rsidR="004B10CC" w:rsidRPr="00EE42C8" w14:paraId="02CA94EB" w14:textId="3220EE68" w:rsidTr="00A4258B">
        <w:tc>
          <w:tcPr>
            <w:tcW w:w="12299" w:type="dxa"/>
            <w:gridSpan w:val="5"/>
            <w:shd w:val="clear" w:color="auto" w:fill="FFFFFF" w:themeFill="background1"/>
          </w:tcPr>
          <w:p w14:paraId="01CF24FC" w14:textId="77777777" w:rsidR="004B10CC" w:rsidRPr="00EE42C8" w:rsidRDefault="004B10CC" w:rsidP="004356FF">
            <w:pPr>
              <w:jc w:val="center"/>
              <w:rPr>
                <w:rFonts w:cs="Times New Roman"/>
                <w:sz w:val="24"/>
                <w:szCs w:val="24"/>
              </w:rPr>
            </w:pPr>
            <w:r w:rsidRPr="00EE42C8">
              <w:t>2. Формирование проекта расходной части областного бюджета на 202</w:t>
            </w:r>
            <w:r>
              <w:t>1</w:t>
            </w:r>
            <w:r w:rsidRPr="00EE42C8">
              <w:t xml:space="preserve"> год и на плановый период 202</w:t>
            </w:r>
            <w:r>
              <w:t>2</w:t>
            </w:r>
            <w:r w:rsidRPr="00EE42C8">
              <w:t xml:space="preserve"> и 202</w:t>
            </w:r>
            <w:r>
              <w:t>3</w:t>
            </w:r>
            <w:r w:rsidRPr="00EE42C8">
              <w:t xml:space="preserve"> годов</w:t>
            </w:r>
          </w:p>
        </w:tc>
        <w:tc>
          <w:tcPr>
            <w:tcW w:w="2551" w:type="dxa"/>
            <w:shd w:val="clear" w:color="auto" w:fill="FFFFFF" w:themeFill="background1"/>
          </w:tcPr>
          <w:p w14:paraId="3466D151" w14:textId="77777777" w:rsidR="004B10CC" w:rsidRPr="00EE42C8" w:rsidRDefault="004B10CC" w:rsidP="004356FF">
            <w:pPr>
              <w:jc w:val="center"/>
            </w:pPr>
          </w:p>
        </w:tc>
      </w:tr>
      <w:tr w:rsidR="004B10CC" w:rsidRPr="005F6C71" w14:paraId="3094E383" w14:textId="74D4C837" w:rsidTr="00DE043B">
        <w:tc>
          <w:tcPr>
            <w:tcW w:w="817" w:type="dxa"/>
            <w:shd w:val="clear" w:color="auto" w:fill="FFFFFF" w:themeFill="background1"/>
          </w:tcPr>
          <w:p w14:paraId="7C3314B8" w14:textId="77777777" w:rsidR="004B10CC" w:rsidRPr="005F6C71" w:rsidRDefault="004B10CC" w:rsidP="002D60D5">
            <w:pPr>
              <w:jc w:val="center"/>
            </w:pPr>
            <w:r w:rsidRPr="005F6C71">
              <w:t>2.16.</w:t>
            </w:r>
          </w:p>
        </w:tc>
        <w:tc>
          <w:tcPr>
            <w:tcW w:w="5245" w:type="dxa"/>
            <w:shd w:val="clear" w:color="auto" w:fill="FFFFFF" w:themeFill="background1"/>
          </w:tcPr>
          <w:p w14:paraId="4EAECD01" w14:textId="77777777" w:rsidR="004B10CC" w:rsidRPr="005F6C71" w:rsidRDefault="004B10CC" w:rsidP="00E742FF">
            <w:pPr>
              <w:ind w:right="45"/>
              <w:jc w:val="both"/>
              <w:rPr>
                <w:spacing w:val="-6"/>
                <w:szCs w:val="28"/>
              </w:rPr>
            </w:pPr>
            <w:r w:rsidRPr="005F6C71">
              <w:rPr>
                <w:spacing w:val="-6"/>
              </w:rPr>
              <w:t xml:space="preserve">Рассмотрение совместно с </w:t>
            </w:r>
            <w:r w:rsidRPr="005F6C71">
              <w:rPr>
                <w:spacing w:val="-6"/>
                <w:szCs w:val="28"/>
              </w:rPr>
              <w:t>Председателем Правительства области:</w:t>
            </w:r>
          </w:p>
          <w:p w14:paraId="22FB8A70" w14:textId="77777777" w:rsidR="004B10CC" w:rsidRPr="005F6C71" w:rsidRDefault="004B10CC" w:rsidP="00E742FF">
            <w:pPr>
              <w:ind w:right="97"/>
              <w:jc w:val="both"/>
            </w:pPr>
            <w:r w:rsidRPr="005F6C71">
              <w:t>- уточненных основных показателей прогноза социально-экономического развития Ярославской области на среднесрочный период 2021 – 2023 годов;</w:t>
            </w:r>
          </w:p>
          <w:p w14:paraId="26FAB3D2" w14:textId="77777777" w:rsidR="004B10CC" w:rsidRPr="005F6C71" w:rsidRDefault="004B10CC" w:rsidP="00E742FF">
            <w:pPr>
              <w:ind w:right="97"/>
              <w:jc w:val="both"/>
              <w:rPr>
                <w:spacing w:val="-2"/>
                <w:szCs w:val="28"/>
              </w:rPr>
            </w:pPr>
            <w:r w:rsidRPr="005F6C71">
              <w:rPr>
                <w:spacing w:val="-2"/>
              </w:rPr>
              <w:t xml:space="preserve">- </w:t>
            </w:r>
            <w:r w:rsidRPr="005F6C71">
              <w:rPr>
                <w:rFonts w:eastAsia="AppleMyungjo"/>
                <w:spacing w:val="-2"/>
                <w:szCs w:val="24"/>
              </w:rPr>
              <w:t xml:space="preserve">сводного протокола согласования изменения </w:t>
            </w:r>
            <w:r w:rsidRPr="005F6C71">
              <w:t xml:space="preserve">объема бюджетных ассигнований </w:t>
            </w:r>
            <w:r w:rsidRPr="005F6C71">
              <w:rPr>
                <w:szCs w:val="28"/>
              </w:rPr>
              <w:t xml:space="preserve">на 2021 – 2023 годы </w:t>
            </w:r>
            <w:r w:rsidRPr="005F6C71">
              <w:rPr>
                <w:spacing w:val="-2"/>
                <w:szCs w:val="28"/>
              </w:rPr>
              <w:t>в разрезе государственных программ Ярославской области и непрограммных направлений деятельности;</w:t>
            </w:r>
          </w:p>
          <w:p w14:paraId="7AD13D8D" w14:textId="77777777" w:rsidR="004B10CC" w:rsidRPr="005F6C71" w:rsidRDefault="004B10CC" w:rsidP="00E4134F">
            <w:pPr>
              <w:ind w:right="45"/>
              <w:jc w:val="both"/>
            </w:pPr>
            <w:r w:rsidRPr="005F6C71">
              <w:rPr>
                <w:spacing w:val="-2"/>
                <w:szCs w:val="28"/>
              </w:rPr>
              <w:t xml:space="preserve">- </w:t>
            </w:r>
            <w:r w:rsidRPr="005F6C71">
              <w:rPr>
                <w:szCs w:val="28"/>
              </w:rPr>
              <w:t>проекта АИП ЯО на 2021 – 2023 годы</w:t>
            </w:r>
          </w:p>
        </w:tc>
        <w:tc>
          <w:tcPr>
            <w:tcW w:w="1843" w:type="dxa"/>
            <w:shd w:val="clear" w:color="auto" w:fill="FFFFFF" w:themeFill="background1"/>
          </w:tcPr>
          <w:p w14:paraId="48334840" w14:textId="77777777" w:rsidR="004B10CC" w:rsidRPr="005F6C71" w:rsidRDefault="004B10CC" w:rsidP="00E4134F">
            <w:pPr>
              <w:jc w:val="center"/>
            </w:pPr>
            <w:r w:rsidRPr="005F6C71">
              <w:t>до 04.09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7267AD2B" w14:textId="77777777" w:rsidR="004B10CC" w:rsidRPr="005F6C71" w:rsidRDefault="004B10CC" w:rsidP="002D23E6">
            <w:pPr>
              <w:pStyle w:val="1"/>
            </w:pPr>
          </w:p>
        </w:tc>
        <w:tc>
          <w:tcPr>
            <w:tcW w:w="2410" w:type="dxa"/>
            <w:shd w:val="clear" w:color="auto" w:fill="FFFFFF" w:themeFill="background1"/>
          </w:tcPr>
          <w:p w14:paraId="0E6B365F" w14:textId="77777777" w:rsidR="004B10CC" w:rsidRPr="005F6C71" w:rsidRDefault="004B10CC" w:rsidP="00E4134F">
            <w:pPr>
              <w:jc w:val="center"/>
            </w:pPr>
            <w:r w:rsidRPr="005F6C71">
              <w:t>Степаненко Д.А.,</w:t>
            </w:r>
          </w:p>
          <w:p w14:paraId="421195C8" w14:textId="77777777" w:rsidR="004B10CC" w:rsidRPr="005F6C71" w:rsidRDefault="004B10CC" w:rsidP="00E4134F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Авдеев М.А.,</w:t>
            </w:r>
          </w:p>
          <w:p w14:paraId="37ABE722" w14:textId="77777777" w:rsidR="004B10CC" w:rsidRPr="005F6C71" w:rsidRDefault="004B10CC" w:rsidP="00E4134F">
            <w:pPr>
              <w:widowControl w:val="0"/>
              <w:spacing w:line="233" w:lineRule="auto"/>
              <w:jc w:val="center"/>
            </w:pPr>
            <w:r w:rsidRPr="005F6C71">
              <w:t>Гулин А.Н.,</w:t>
            </w:r>
          </w:p>
          <w:p w14:paraId="58CED625" w14:textId="77777777" w:rsidR="004B10CC" w:rsidRPr="005F6C71" w:rsidRDefault="004B10CC" w:rsidP="00E4134F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Колесов Р.А.,</w:t>
            </w:r>
          </w:p>
          <w:p w14:paraId="11FA3EA2" w14:textId="77777777" w:rsidR="004B10CC" w:rsidRPr="005F6C71" w:rsidRDefault="004B10CC" w:rsidP="00E4134F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5F6C71">
              <w:rPr>
                <w:spacing w:val="-10"/>
              </w:rPr>
              <w:t>Неженец В.С.,</w:t>
            </w:r>
          </w:p>
          <w:p w14:paraId="484183A0" w14:textId="77777777" w:rsidR="004B10CC" w:rsidRPr="005F6C71" w:rsidRDefault="004B10CC" w:rsidP="00E4134F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Троицкая Е.Н.,</w:t>
            </w:r>
          </w:p>
          <w:p w14:paraId="14636280" w14:textId="77777777" w:rsidR="004B10CC" w:rsidRPr="005F6C71" w:rsidRDefault="004B10CC" w:rsidP="00E4134F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Холодов В.В.,</w:t>
            </w:r>
          </w:p>
          <w:p w14:paraId="43C68604" w14:textId="77777777" w:rsidR="004B10CC" w:rsidRPr="005F6C71" w:rsidRDefault="004B10CC" w:rsidP="00E4134F">
            <w:pPr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Баланин И.В.,</w:t>
            </w:r>
          </w:p>
          <w:p w14:paraId="3210262A" w14:textId="77777777" w:rsidR="004B10CC" w:rsidRPr="005F6C71" w:rsidRDefault="004B10CC" w:rsidP="00E4134F">
            <w:pPr>
              <w:jc w:val="center"/>
              <w:rPr>
                <w:spacing w:val="-2"/>
              </w:rPr>
            </w:pPr>
            <w:r w:rsidRPr="005F6C71"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auto"/>
          </w:tcPr>
          <w:p w14:paraId="2211DE64" w14:textId="63D5AEFE" w:rsidR="004B10CC" w:rsidRPr="0096032C" w:rsidRDefault="00DE043B" w:rsidP="00E4134F">
            <w:pPr>
              <w:jc w:val="center"/>
            </w:pPr>
            <w:r>
              <w:t>Д</w:t>
            </w:r>
            <w:r w:rsidR="00382119">
              <w:t>а</w:t>
            </w:r>
          </w:p>
        </w:tc>
      </w:tr>
      <w:tr w:rsidR="004B10CC" w:rsidRPr="00EE42C8" w14:paraId="5B95BBA4" w14:textId="228D7846" w:rsidTr="00DE043B">
        <w:tc>
          <w:tcPr>
            <w:tcW w:w="817" w:type="dxa"/>
            <w:shd w:val="clear" w:color="auto" w:fill="FFFFFF" w:themeFill="background1"/>
          </w:tcPr>
          <w:p w14:paraId="5AE8F2A7" w14:textId="77777777" w:rsidR="004B10CC" w:rsidRPr="00EE42C8" w:rsidRDefault="004B10CC" w:rsidP="009131EB">
            <w:pPr>
              <w:jc w:val="center"/>
            </w:pPr>
            <w:r>
              <w:t>2.17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35B1D73F" w14:textId="77777777" w:rsidR="004B10CC" w:rsidRPr="00EE42C8" w:rsidRDefault="004B10CC" w:rsidP="009131EB">
            <w:pPr>
              <w:ind w:right="45"/>
              <w:jc w:val="both"/>
            </w:pPr>
            <w:r w:rsidRPr="00EE42C8">
              <w:t>Направление в Ярославскую областную Думу:</w:t>
            </w:r>
          </w:p>
          <w:p w14:paraId="029B58EB" w14:textId="77777777" w:rsidR="004B10CC" w:rsidRPr="00EE42C8" w:rsidRDefault="004B10CC" w:rsidP="009131EB">
            <w:pPr>
              <w:ind w:right="97"/>
              <w:jc w:val="both"/>
            </w:pPr>
            <w:r w:rsidRPr="00EE42C8">
              <w:t xml:space="preserve">- </w:t>
            </w:r>
            <w:r w:rsidRPr="00516B1C">
              <w:t>основных показателей</w:t>
            </w:r>
            <w:r>
              <w:t xml:space="preserve"> прогноза </w:t>
            </w:r>
            <w:r w:rsidRPr="00EE42C8">
              <w:t xml:space="preserve">социально-экономического развития </w:t>
            </w:r>
            <w:r w:rsidRPr="00EE42C8">
              <w:lastRenderedPageBreak/>
              <w:t>Яросл</w:t>
            </w:r>
            <w:r>
              <w:t xml:space="preserve">авской области на среднесрочный </w:t>
            </w:r>
            <w:r w:rsidRPr="00EE42C8">
              <w:t>период 202</w:t>
            </w:r>
            <w:r>
              <w:t>1 </w:t>
            </w:r>
            <w:r w:rsidRPr="00EE42C8">
              <w:t>– 202</w:t>
            </w:r>
            <w:r>
              <w:t>3</w:t>
            </w:r>
            <w:r w:rsidRPr="00EE42C8">
              <w:t> годов;</w:t>
            </w:r>
          </w:p>
          <w:p w14:paraId="1CAED85C" w14:textId="77777777" w:rsidR="004B10CC" w:rsidRPr="00EE42C8" w:rsidRDefault="004B10CC" w:rsidP="009131EB">
            <w:pPr>
              <w:ind w:right="45"/>
              <w:jc w:val="both"/>
            </w:pPr>
            <w:r w:rsidRPr="00EE42C8">
              <w:t xml:space="preserve">- основных направлений </w:t>
            </w:r>
            <w:r w:rsidRPr="00EE42C8">
              <w:rPr>
                <w:szCs w:val="28"/>
              </w:rPr>
              <w:t>бюджетной и</w:t>
            </w:r>
            <w:r w:rsidRPr="00EE42C8">
              <w:t xml:space="preserve"> </w:t>
            </w:r>
            <w:r w:rsidRPr="00EE42C8">
              <w:rPr>
                <w:szCs w:val="28"/>
              </w:rPr>
              <w:t>налоговой политики Ярославской области 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</w:t>
            </w:r>
            <w:r w:rsidRPr="00EE42C8">
              <w:rPr>
                <w:szCs w:val="28"/>
              </w:rPr>
              <w:br/>
              <w:t>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843" w:type="dxa"/>
            <w:shd w:val="clear" w:color="auto" w:fill="FFFFFF" w:themeFill="background1"/>
          </w:tcPr>
          <w:p w14:paraId="7AAF029C" w14:textId="77777777" w:rsidR="004B10CC" w:rsidRPr="00EE42C8" w:rsidRDefault="004B10CC" w:rsidP="009131EB">
            <w:pPr>
              <w:jc w:val="center"/>
            </w:pPr>
            <w:r>
              <w:lastRenderedPageBreak/>
              <w:t>до 07.09</w:t>
            </w:r>
          </w:p>
          <w:p w14:paraId="27040C91" w14:textId="77777777" w:rsidR="004B10CC" w:rsidRPr="00EE42C8" w:rsidRDefault="004B10CC" w:rsidP="009131EB">
            <w:pPr>
              <w:jc w:val="center"/>
            </w:pPr>
          </w:p>
        </w:tc>
        <w:tc>
          <w:tcPr>
            <w:tcW w:w="1984" w:type="dxa"/>
            <w:shd w:val="clear" w:color="auto" w:fill="FFFFFF" w:themeFill="background1"/>
          </w:tcPr>
          <w:p w14:paraId="6162CDBF" w14:textId="77777777" w:rsidR="004B10CC" w:rsidRDefault="004B10CC" w:rsidP="009131EB">
            <w:pPr>
              <w:pStyle w:val="1"/>
            </w:pPr>
            <w:r w:rsidRPr="00EE42C8">
              <w:t>УВЗО</w:t>
            </w:r>
            <w:r>
              <w:t>,</w:t>
            </w:r>
          </w:p>
          <w:p w14:paraId="267C05A2" w14:textId="77777777" w:rsidR="004B10CC" w:rsidRPr="00C65E2D" w:rsidRDefault="004B10CC" w:rsidP="009131EB">
            <w:pPr>
              <w:jc w:val="center"/>
              <w:rPr>
                <w:lang w:eastAsia="ru-RU"/>
              </w:rPr>
            </w:pPr>
            <w:r w:rsidRPr="00EE42C8">
              <w:t>ДЭиСП</w:t>
            </w:r>
          </w:p>
          <w:p w14:paraId="7EF0EB3E" w14:textId="77777777" w:rsidR="004B10CC" w:rsidRDefault="004B10CC" w:rsidP="009131EB">
            <w:pPr>
              <w:pStyle w:val="1"/>
            </w:pPr>
          </w:p>
          <w:p w14:paraId="7B7DB017" w14:textId="77777777" w:rsidR="004B10CC" w:rsidRDefault="004B10CC" w:rsidP="009131EB">
            <w:pPr>
              <w:pStyle w:val="1"/>
            </w:pPr>
          </w:p>
          <w:p w14:paraId="1FD96B40" w14:textId="77777777" w:rsidR="004B10CC" w:rsidRPr="00EE42C8" w:rsidRDefault="004B10CC" w:rsidP="009131EB">
            <w:pPr>
              <w:pStyle w:val="1"/>
            </w:pPr>
            <w:r>
              <w:lastRenderedPageBreak/>
              <w:t>ДФ</w:t>
            </w:r>
          </w:p>
          <w:p w14:paraId="72F44AB1" w14:textId="77777777" w:rsidR="004B10CC" w:rsidRPr="00EE42C8" w:rsidRDefault="004B10CC" w:rsidP="009131EB">
            <w:pPr>
              <w:pStyle w:val="1"/>
            </w:pPr>
          </w:p>
        </w:tc>
        <w:tc>
          <w:tcPr>
            <w:tcW w:w="2410" w:type="dxa"/>
            <w:shd w:val="clear" w:color="auto" w:fill="auto"/>
          </w:tcPr>
          <w:p w14:paraId="20E25D57" w14:textId="77777777" w:rsidR="004B10CC" w:rsidRDefault="004B10CC" w:rsidP="009131E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Шабалин А.Ю.,</w:t>
            </w:r>
          </w:p>
          <w:p w14:paraId="2723A1F5" w14:textId="3DDDF7B0" w:rsidR="004B10CC" w:rsidRDefault="004B10CC" w:rsidP="009131E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</w:t>
            </w:r>
          </w:p>
          <w:p w14:paraId="1D08F532" w14:textId="77777777" w:rsidR="004B10CC" w:rsidRDefault="004B10CC" w:rsidP="009131EB">
            <w:pPr>
              <w:jc w:val="center"/>
            </w:pPr>
          </w:p>
          <w:p w14:paraId="7BB333AF" w14:textId="77777777" w:rsidR="004B10CC" w:rsidRDefault="004B10CC" w:rsidP="009131EB">
            <w:pPr>
              <w:jc w:val="center"/>
            </w:pPr>
          </w:p>
          <w:p w14:paraId="24D2CD71" w14:textId="77777777" w:rsidR="004B10CC" w:rsidRPr="00EE42C8" w:rsidRDefault="004B10CC" w:rsidP="009131EB">
            <w:pPr>
              <w:jc w:val="center"/>
            </w:pPr>
            <w:r w:rsidRPr="00EE42C8">
              <w:lastRenderedPageBreak/>
              <w:t>Баланин И.В.</w:t>
            </w:r>
          </w:p>
          <w:p w14:paraId="46202E1C" w14:textId="77777777" w:rsidR="004B10CC" w:rsidRPr="00EE42C8" w:rsidRDefault="004B10CC" w:rsidP="009131EB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14:paraId="284BD605" w14:textId="4CBD98C4" w:rsidR="004B10CC" w:rsidRPr="0096032C" w:rsidRDefault="00DE043B" w:rsidP="009131EB">
            <w:pPr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Да</w:t>
            </w:r>
          </w:p>
        </w:tc>
      </w:tr>
      <w:tr w:rsidR="004B10CC" w:rsidRPr="00EE42C8" w14:paraId="7BCAB974" w14:textId="005E4753" w:rsidTr="002377D6">
        <w:tc>
          <w:tcPr>
            <w:tcW w:w="817" w:type="dxa"/>
            <w:shd w:val="clear" w:color="auto" w:fill="FFFFFF" w:themeFill="background1"/>
          </w:tcPr>
          <w:p w14:paraId="1A4C69C2" w14:textId="77777777" w:rsidR="004B10CC" w:rsidRPr="00EE42C8" w:rsidRDefault="004B10CC" w:rsidP="009C649E">
            <w:pPr>
              <w:jc w:val="center"/>
            </w:pPr>
            <w:r>
              <w:lastRenderedPageBreak/>
              <w:t>2.18.</w:t>
            </w:r>
          </w:p>
        </w:tc>
        <w:tc>
          <w:tcPr>
            <w:tcW w:w="5245" w:type="dxa"/>
            <w:shd w:val="clear" w:color="auto" w:fill="FFFFFF" w:themeFill="background1"/>
          </w:tcPr>
          <w:p w14:paraId="0081EF87" w14:textId="77777777" w:rsidR="004B10CC" w:rsidRPr="00EE42C8" w:rsidRDefault="004B10CC" w:rsidP="007B5C86">
            <w:pPr>
              <w:ind w:right="97"/>
              <w:jc w:val="both"/>
              <w:rPr>
                <w:szCs w:val="28"/>
              </w:rPr>
            </w:pPr>
            <w:r>
              <w:t>Направление в Совет судей Ярославской области информации об объемах бюджетных ассигнований на материально-техническое обеспечение деятельности мировых судей и оплату труда работников аппарата мировых судей</w:t>
            </w:r>
          </w:p>
        </w:tc>
        <w:tc>
          <w:tcPr>
            <w:tcW w:w="1843" w:type="dxa"/>
            <w:shd w:val="clear" w:color="auto" w:fill="FFFFFF" w:themeFill="background1"/>
          </w:tcPr>
          <w:p w14:paraId="13CEBC6D" w14:textId="77777777" w:rsidR="004B10CC" w:rsidRPr="00EE42C8" w:rsidRDefault="004B10CC" w:rsidP="009013FA">
            <w:pPr>
              <w:jc w:val="center"/>
            </w:pPr>
            <w:r>
              <w:t>до 10.09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7D1F65C8" w14:textId="77777777" w:rsidR="004B10CC" w:rsidRDefault="004B10CC" w:rsidP="00E80892">
            <w:pPr>
              <w:pStyle w:val="1"/>
            </w:pPr>
            <w:r>
              <w:t>ДФ,</w:t>
            </w:r>
          </w:p>
          <w:p w14:paraId="38909A3D" w14:textId="77777777" w:rsidR="004B10CC" w:rsidRPr="004D62CE" w:rsidRDefault="004B10CC" w:rsidP="004D62C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АОДМС</w:t>
            </w:r>
          </w:p>
        </w:tc>
        <w:tc>
          <w:tcPr>
            <w:tcW w:w="2410" w:type="dxa"/>
            <w:shd w:val="clear" w:color="auto" w:fill="FFFFFF" w:themeFill="background1"/>
          </w:tcPr>
          <w:p w14:paraId="1E79D9AC" w14:textId="77777777" w:rsidR="004B10CC" w:rsidRPr="00EE42C8" w:rsidRDefault="004B10CC" w:rsidP="004D62CE">
            <w:pPr>
              <w:jc w:val="center"/>
            </w:pPr>
            <w:r w:rsidRPr="00EE42C8">
              <w:t>Баланин И.В.</w:t>
            </w:r>
          </w:p>
          <w:p w14:paraId="43A06836" w14:textId="77777777" w:rsidR="004B10CC" w:rsidRPr="00EE42C8" w:rsidRDefault="004B10CC" w:rsidP="00E80892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14:paraId="3BE2F5E6" w14:textId="4625E305" w:rsidR="004B10CC" w:rsidRPr="0096032C" w:rsidRDefault="002377D6" w:rsidP="004D62CE">
            <w:pPr>
              <w:jc w:val="center"/>
            </w:pPr>
            <w:r>
              <w:t>Да</w:t>
            </w:r>
          </w:p>
        </w:tc>
      </w:tr>
      <w:tr w:rsidR="004B10CC" w:rsidRPr="00EE42C8" w14:paraId="616D5968" w14:textId="0D003B9F" w:rsidTr="002377D6">
        <w:tc>
          <w:tcPr>
            <w:tcW w:w="817" w:type="dxa"/>
            <w:shd w:val="clear" w:color="auto" w:fill="FFFFFF" w:themeFill="background1"/>
          </w:tcPr>
          <w:p w14:paraId="2B398F2D" w14:textId="77777777" w:rsidR="004B10CC" w:rsidRPr="00EE42C8" w:rsidRDefault="004B10CC" w:rsidP="009C649E">
            <w:pPr>
              <w:jc w:val="center"/>
            </w:pPr>
            <w:r w:rsidRPr="00EE42C8">
              <w:t>2</w:t>
            </w:r>
            <w:r w:rsidRPr="00EE42C8">
              <w:rPr>
                <w:lang w:val="en-US"/>
              </w:rPr>
              <w:t>.</w:t>
            </w:r>
            <w:r>
              <w:t>19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5A368AE3" w14:textId="77777777" w:rsidR="004B10CC" w:rsidRPr="002F3713" w:rsidRDefault="004B10CC" w:rsidP="00DA2AB2">
            <w:pPr>
              <w:ind w:right="97"/>
              <w:jc w:val="both"/>
              <w:rPr>
                <w:strike/>
                <w:spacing w:val="-4"/>
                <w:szCs w:val="28"/>
              </w:rPr>
            </w:pPr>
            <w:r w:rsidRPr="002F3713">
              <w:rPr>
                <w:spacing w:val="-4"/>
                <w:szCs w:val="28"/>
              </w:rPr>
              <w:t xml:space="preserve">Доведение до кураторов и ответственных исполнителей </w:t>
            </w:r>
            <w:r w:rsidRPr="002F3713">
              <w:rPr>
                <w:spacing w:val="-4"/>
              </w:rPr>
              <w:t xml:space="preserve">государственных программ Ярославской области </w:t>
            </w:r>
            <w:r w:rsidRPr="002F3713">
              <w:rPr>
                <w:spacing w:val="-4"/>
                <w:szCs w:val="28"/>
              </w:rPr>
              <w:t>изменений объемов бюджетных ассигнований на 202</w:t>
            </w:r>
            <w:r>
              <w:rPr>
                <w:spacing w:val="-4"/>
                <w:szCs w:val="28"/>
              </w:rPr>
              <w:t>1</w:t>
            </w:r>
            <w:r w:rsidRPr="002F3713">
              <w:rPr>
                <w:spacing w:val="-4"/>
                <w:szCs w:val="28"/>
              </w:rPr>
              <w:t xml:space="preserve"> </w:t>
            </w:r>
            <w:r w:rsidRPr="002F3713">
              <w:rPr>
                <w:rFonts w:cs="Times New Roman"/>
                <w:spacing w:val="-4"/>
                <w:szCs w:val="28"/>
              </w:rPr>
              <w:t>–</w:t>
            </w:r>
            <w:r w:rsidRPr="002F3713">
              <w:rPr>
                <w:spacing w:val="-4"/>
                <w:szCs w:val="28"/>
              </w:rPr>
              <w:t xml:space="preserve"> 202</w:t>
            </w:r>
            <w:r>
              <w:rPr>
                <w:spacing w:val="-4"/>
                <w:szCs w:val="28"/>
              </w:rPr>
              <w:t>3</w:t>
            </w:r>
            <w:r w:rsidRPr="002F3713">
              <w:rPr>
                <w:spacing w:val="-4"/>
                <w:szCs w:val="28"/>
              </w:rPr>
              <w:t xml:space="preserve"> годы в разрезе государственных программ Ярославской области и непрограммных направлений деятельности с разбивкой по годам</w:t>
            </w:r>
          </w:p>
        </w:tc>
        <w:tc>
          <w:tcPr>
            <w:tcW w:w="1843" w:type="dxa"/>
            <w:shd w:val="clear" w:color="auto" w:fill="FFFFFF" w:themeFill="background1"/>
          </w:tcPr>
          <w:p w14:paraId="797B02A0" w14:textId="77777777" w:rsidR="004B10CC" w:rsidRPr="00EE42C8" w:rsidRDefault="004B10CC" w:rsidP="00DA2AB2">
            <w:pPr>
              <w:jc w:val="center"/>
            </w:pPr>
            <w:r w:rsidRPr="00EE42C8">
              <w:t xml:space="preserve">до </w:t>
            </w:r>
            <w:r>
              <w:t>10.09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7F209DFF" w14:textId="77777777" w:rsidR="004B10CC" w:rsidRPr="00EE42C8" w:rsidRDefault="004B10CC" w:rsidP="00E80892">
            <w:pPr>
              <w:pStyle w:val="1"/>
            </w:pPr>
            <w:r w:rsidRPr="00EE42C8">
              <w:t>ДФ</w:t>
            </w:r>
          </w:p>
          <w:p w14:paraId="215A32CE" w14:textId="77777777" w:rsidR="004B10CC" w:rsidRPr="00EE42C8" w:rsidRDefault="004B10CC" w:rsidP="00866FF6">
            <w:pPr>
              <w:pStyle w:val="1"/>
              <w:rPr>
                <w:lang w:val="en-US"/>
              </w:rPr>
            </w:pPr>
          </w:p>
        </w:tc>
        <w:tc>
          <w:tcPr>
            <w:tcW w:w="2410" w:type="dxa"/>
            <w:shd w:val="clear" w:color="auto" w:fill="FFFFFF" w:themeFill="background1"/>
          </w:tcPr>
          <w:p w14:paraId="1C5BC35C" w14:textId="77777777" w:rsidR="004B10CC" w:rsidRPr="00EE42C8" w:rsidRDefault="004B10CC" w:rsidP="00E80892">
            <w:pPr>
              <w:jc w:val="center"/>
            </w:pPr>
            <w:r w:rsidRPr="00EE42C8">
              <w:t>Баланин И.В.</w:t>
            </w:r>
          </w:p>
          <w:p w14:paraId="07624E95" w14:textId="77777777" w:rsidR="004B10CC" w:rsidRPr="00EE42C8" w:rsidRDefault="004B10CC" w:rsidP="00E80892">
            <w:pPr>
              <w:jc w:val="center"/>
            </w:pPr>
          </w:p>
        </w:tc>
        <w:tc>
          <w:tcPr>
            <w:tcW w:w="2551" w:type="dxa"/>
            <w:shd w:val="clear" w:color="auto" w:fill="auto"/>
          </w:tcPr>
          <w:p w14:paraId="5CFBF410" w14:textId="3683226A" w:rsidR="004B10CC" w:rsidRPr="0096032C" w:rsidRDefault="002377D6" w:rsidP="00E80892">
            <w:pPr>
              <w:jc w:val="center"/>
            </w:pPr>
            <w:r>
              <w:t>Да</w:t>
            </w:r>
          </w:p>
        </w:tc>
      </w:tr>
      <w:tr w:rsidR="004B10CC" w:rsidRPr="00EE42C8" w14:paraId="64E59E5D" w14:textId="48CEF795" w:rsidTr="002377D6">
        <w:tc>
          <w:tcPr>
            <w:tcW w:w="817" w:type="dxa"/>
            <w:shd w:val="clear" w:color="auto" w:fill="FFFFFF" w:themeFill="background1"/>
          </w:tcPr>
          <w:p w14:paraId="3B0BDC39" w14:textId="77777777" w:rsidR="004B10CC" w:rsidRPr="00EE42C8" w:rsidRDefault="004B10CC" w:rsidP="009C649E">
            <w:pPr>
              <w:jc w:val="center"/>
            </w:pPr>
            <w:r w:rsidRPr="00EE42C8">
              <w:t>2.</w:t>
            </w:r>
            <w:r>
              <w:t>20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510C50B2" w14:textId="77777777" w:rsidR="004B10CC" w:rsidRPr="00EE42C8" w:rsidRDefault="004B10CC" w:rsidP="007B5C86">
            <w:pPr>
              <w:ind w:right="97"/>
              <w:jc w:val="both"/>
            </w:pPr>
            <w:r w:rsidRPr="00EE42C8">
              <w:rPr>
                <w:szCs w:val="28"/>
              </w:rPr>
              <w:t xml:space="preserve">Внесение ГРБС изменений в бюджетные ассигнования посредством программного продукта </w:t>
            </w:r>
            <w:r w:rsidRPr="00EE42C8">
              <w:t>в разрезе государственных программ Ярославской области</w:t>
            </w:r>
            <w:r w:rsidRPr="00EE42C8">
              <w:rPr>
                <w:szCs w:val="28"/>
              </w:rPr>
              <w:t xml:space="preserve"> </w:t>
            </w:r>
            <w:r w:rsidRPr="00EE42C8">
              <w:t xml:space="preserve">и непрограммных направлений </w:t>
            </w:r>
            <w:r w:rsidRPr="00EE42C8">
              <w:lastRenderedPageBreak/>
              <w:t>деятельности</w:t>
            </w:r>
          </w:p>
        </w:tc>
        <w:tc>
          <w:tcPr>
            <w:tcW w:w="1843" w:type="dxa"/>
            <w:shd w:val="clear" w:color="auto" w:fill="FFFFFF" w:themeFill="background1"/>
          </w:tcPr>
          <w:p w14:paraId="60809C45" w14:textId="77777777" w:rsidR="004B10CC" w:rsidRPr="00EE42C8" w:rsidRDefault="004B10CC" w:rsidP="00DA2AB2">
            <w:pPr>
              <w:jc w:val="center"/>
            </w:pPr>
            <w:r w:rsidRPr="00EE42C8">
              <w:lastRenderedPageBreak/>
              <w:t xml:space="preserve">до </w:t>
            </w:r>
            <w:r>
              <w:t>17.09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40F7FA94" w14:textId="77777777" w:rsidR="004B10CC" w:rsidRPr="00EE42C8" w:rsidRDefault="004B10CC" w:rsidP="00E80892">
            <w:pPr>
              <w:pStyle w:val="1"/>
            </w:pPr>
            <w:r w:rsidRPr="00EE42C8">
              <w:t>ГРБС</w:t>
            </w:r>
          </w:p>
        </w:tc>
        <w:tc>
          <w:tcPr>
            <w:tcW w:w="2410" w:type="dxa"/>
            <w:shd w:val="clear" w:color="auto" w:fill="FFFFFF" w:themeFill="background1"/>
          </w:tcPr>
          <w:p w14:paraId="0454CEBE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448C13BC" w14:textId="77777777" w:rsidR="004B10CC" w:rsidRDefault="004B10CC" w:rsidP="00DA2AB2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4CDDDC6D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765E2639" w14:textId="77777777" w:rsidR="004B10CC" w:rsidRDefault="004B10CC" w:rsidP="00DA2AB2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14ED56BD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70255837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Холодов В.В.,</w:t>
            </w:r>
          </w:p>
          <w:p w14:paraId="63B621BA" w14:textId="77777777" w:rsidR="004B10CC" w:rsidRDefault="004B10CC" w:rsidP="00DA2AB2">
            <w:pPr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lastRenderedPageBreak/>
              <w:t>Баланин И.В.</w:t>
            </w:r>
            <w:r>
              <w:rPr>
                <w:spacing w:val="-2"/>
              </w:rPr>
              <w:t>,</w:t>
            </w:r>
          </w:p>
          <w:p w14:paraId="5D38BE33" w14:textId="77777777" w:rsidR="004B10CC" w:rsidRPr="00EE42C8" w:rsidRDefault="004B10CC" w:rsidP="00DA2AB2">
            <w:pPr>
              <w:spacing w:line="245" w:lineRule="auto"/>
              <w:jc w:val="center"/>
              <w:rPr>
                <w:szCs w:val="28"/>
              </w:rPr>
            </w:pPr>
            <w:r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auto"/>
          </w:tcPr>
          <w:p w14:paraId="46FCECF0" w14:textId="5FCC100D" w:rsidR="004B10CC" w:rsidRPr="0096032C" w:rsidRDefault="002377D6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lastRenderedPageBreak/>
              <w:t>Да</w:t>
            </w:r>
          </w:p>
        </w:tc>
      </w:tr>
      <w:tr w:rsidR="004B10CC" w:rsidRPr="00EE42C8" w14:paraId="48DA5E9F" w14:textId="701A9CE9" w:rsidTr="002377D6">
        <w:tc>
          <w:tcPr>
            <w:tcW w:w="817" w:type="dxa"/>
            <w:shd w:val="clear" w:color="auto" w:fill="FFFFFF" w:themeFill="background1"/>
          </w:tcPr>
          <w:p w14:paraId="57F94EF1" w14:textId="77777777" w:rsidR="004B10CC" w:rsidRPr="00EE42C8" w:rsidRDefault="004B10CC" w:rsidP="009C649E">
            <w:pPr>
              <w:spacing w:line="245" w:lineRule="auto"/>
              <w:jc w:val="center"/>
            </w:pPr>
            <w:r w:rsidRPr="00EE42C8">
              <w:lastRenderedPageBreak/>
              <w:t>2.2</w:t>
            </w:r>
            <w:r>
              <w:t>1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125668BE" w14:textId="0773F1DC" w:rsidR="004B10CC" w:rsidRPr="00EE42C8" w:rsidRDefault="004B10CC" w:rsidP="00546D15">
            <w:pPr>
              <w:spacing w:line="245" w:lineRule="auto"/>
              <w:ind w:right="97"/>
              <w:jc w:val="both"/>
              <w:rPr>
                <w:szCs w:val="28"/>
              </w:rPr>
            </w:pPr>
            <w:r w:rsidRPr="005B08E5">
              <w:t>Внесение органами исполнительной власти Ярославской области, бюджетными и казенными учреждениями Ярославской области корректировок в план закупок товаров, работ, услуг по согласованию с ГРБС (органами, осуществляющими функции и полномочия учредителей бюджетных учреждений) в соответствии с изменениями бюджетных ассигнований, указанными в пункте 2.</w:t>
            </w:r>
            <w:r>
              <w:t>19</w:t>
            </w:r>
            <w:r w:rsidRPr="005B08E5">
              <w:t xml:space="preserve"> данного раздела </w:t>
            </w:r>
          </w:p>
        </w:tc>
        <w:tc>
          <w:tcPr>
            <w:tcW w:w="1843" w:type="dxa"/>
            <w:shd w:val="clear" w:color="auto" w:fill="FFFFFF" w:themeFill="background1"/>
          </w:tcPr>
          <w:p w14:paraId="17FCF7CC" w14:textId="77777777" w:rsidR="004B10CC" w:rsidRPr="00EE42C8" w:rsidRDefault="004B10CC" w:rsidP="00EC3F4B">
            <w:pPr>
              <w:spacing w:line="245" w:lineRule="auto"/>
              <w:jc w:val="center"/>
            </w:pPr>
            <w:r w:rsidRPr="00EE42C8">
              <w:t xml:space="preserve">до </w:t>
            </w:r>
            <w:r>
              <w:t>17.09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5EBB1E7B" w14:textId="77777777" w:rsidR="004B10CC" w:rsidRPr="00EE42C8" w:rsidRDefault="004B10CC" w:rsidP="001004F0">
            <w:pPr>
              <w:pStyle w:val="1"/>
              <w:spacing w:line="245" w:lineRule="auto"/>
            </w:pPr>
            <w:r w:rsidRPr="00EE42C8">
              <w:t>ГРБС</w:t>
            </w:r>
          </w:p>
        </w:tc>
        <w:tc>
          <w:tcPr>
            <w:tcW w:w="2410" w:type="dxa"/>
            <w:shd w:val="clear" w:color="auto" w:fill="FFFFFF" w:themeFill="background1"/>
          </w:tcPr>
          <w:p w14:paraId="4B8D3890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03BFCB07" w14:textId="77777777" w:rsidR="004B10CC" w:rsidRDefault="004B10CC" w:rsidP="00DA2AB2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6FDC6F6E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76ABCF63" w14:textId="77777777" w:rsidR="004B10CC" w:rsidRDefault="004B10CC" w:rsidP="00DA2AB2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383FEFB1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07DB3458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Холодов В.В.,</w:t>
            </w:r>
          </w:p>
          <w:p w14:paraId="7F73BBAD" w14:textId="77777777" w:rsidR="004B10CC" w:rsidRDefault="004B10CC" w:rsidP="00DA2AB2">
            <w:pPr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Баланин И.В.</w:t>
            </w:r>
            <w:r>
              <w:rPr>
                <w:spacing w:val="-2"/>
              </w:rPr>
              <w:t>,</w:t>
            </w:r>
          </w:p>
          <w:p w14:paraId="15F3E665" w14:textId="77777777" w:rsidR="004B10CC" w:rsidRPr="00EE42C8" w:rsidRDefault="004B10CC" w:rsidP="00DA2AB2">
            <w:pPr>
              <w:spacing w:line="245" w:lineRule="auto"/>
              <w:jc w:val="center"/>
              <w:rPr>
                <w:szCs w:val="28"/>
              </w:rPr>
            </w:pPr>
            <w:r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auto"/>
          </w:tcPr>
          <w:p w14:paraId="48027BCC" w14:textId="3290B0DE" w:rsidR="004B10CC" w:rsidRPr="0096032C" w:rsidRDefault="002377D6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Да</w:t>
            </w:r>
          </w:p>
        </w:tc>
      </w:tr>
      <w:tr w:rsidR="004B10CC" w:rsidRPr="00EE42C8" w14:paraId="5B98DB4F" w14:textId="22542331" w:rsidTr="002377D6">
        <w:tc>
          <w:tcPr>
            <w:tcW w:w="817" w:type="dxa"/>
            <w:shd w:val="clear" w:color="auto" w:fill="FFFFFF" w:themeFill="background1"/>
          </w:tcPr>
          <w:p w14:paraId="7C6CE0DC" w14:textId="77777777" w:rsidR="004B10CC" w:rsidRPr="00EE42C8" w:rsidRDefault="004B10CC" w:rsidP="009C649E">
            <w:pPr>
              <w:spacing w:line="245" w:lineRule="auto"/>
              <w:jc w:val="center"/>
            </w:pPr>
            <w:r w:rsidRPr="00EE42C8">
              <w:t>2.2</w:t>
            </w:r>
            <w:r>
              <w:t>2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77FB55B9" w14:textId="77777777" w:rsidR="004B10CC" w:rsidRPr="00EE42C8" w:rsidRDefault="004B10CC" w:rsidP="00562F83">
            <w:pPr>
              <w:spacing w:line="245" w:lineRule="auto"/>
              <w:ind w:right="97"/>
              <w:jc w:val="both"/>
            </w:pPr>
            <w:r w:rsidRPr="00EE42C8">
              <w:t>Подготовка и представление в ДФ методик (проектов методик) и расчетов распределения субсидий, субвенций и иных межбюджетных трансфертов бюджетам муниципальных образований Ярославской области</w:t>
            </w:r>
          </w:p>
        </w:tc>
        <w:tc>
          <w:tcPr>
            <w:tcW w:w="1843" w:type="dxa"/>
            <w:shd w:val="clear" w:color="auto" w:fill="FFFFFF" w:themeFill="background1"/>
          </w:tcPr>
          <w:p w14:paraId="00149984" w14:textId="77777777" w:rsidR="004B10CC" w:rsidRPr="00EE42C8" w:rsidRDefault="004B10CC" w:rsidP="00DA2AB2">
            <w:pPr>
              <w:spacing w:line="245" w:lineRule="auto"/>
              <w:jc w:val="center"/>
            </w:pPr>
            <w:r w:rsidRPr="00EE42C8">
              <w:t xml:space="preserve">до </w:t>
            </w:r>
            <w:r>
              <w:t>17.09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31520172" w14:textId="77777777" w:rsidR="004B10CC" w:rsidRPr="00EE42C8" w:rsidRDefault="004B10CC" w:rsidP="001004F0">
            <w:pPr>
              <w:pStyle w:val="1"/>
              <w:spacing w:line="245" w:lineRule="auto"/>
            </w:pPr>
            <w:r w:rsidRPr="00EE42C8">
              <w:t>ГРБС</w:t>
            </w:r>
          </w:p>
        </w:tc>
        <w:tc>
          <w:tcPr>
            <w:tcW w:w="2410" w:type="dxa"/>
            <w:shd w:val="clear" w:color="auto" w:fill="FFFFFF" w:themeFill="background1"/>
          </w:tcPr>
          <w:p w14:paraId="320E3780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6673FCBE" w14:textId="77777777" w:rsidR="004B10CC" w:rsidRDefault="004B10CC" w:rsidP="00DA2AB2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0AB3FDA9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361700CE" w14:textId="77777777" w:rsidR="004B10CC" w:rsidRDefault="004B10CC" w:rsidP="00DA2AB2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2B86B275" w14:textId="77777777" w:rsidR="004B10CC" w:rsidRPr="00595C19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69790140" w14:textId="77777777" w:rsidR="004B10CC" w:rsidRPr="00EE42C8" w:rsidRDefault="004B10CC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Холодов В.В.,</w:t>
            </w:r>
          </w:p>
          <w:p w14:paraId="6231F0C7" w14:textId="77777777" w:rsidR="004B10CC" w:rsidRDefault="004B10CC" w:rsidP="00DA2AB2">
            <w:pPr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Баланин И.В.</w:t>
            </w:r>
            <w:r>
              <w:rPr>
                <w:spacing w:val="-2"/>
              </w:rPr>
              <w:t>,</w:t>
            </w:r>
          </w:p>
          <w:p w14:paraId="30EEFE27" w14:textId="77777777" w:rsidR="004B10CC" w:rsidRPr="00EE42C8" w:rsidRDefault="004B10CC" w:rsidP="00DA2AB2">
            <w:pPr>
              <w:spacing w:line="245" w:lineRule="auto"/>
              <w:jc w:val="center"/>
              <w:rPr>
                <w:szCs w:val="28"/>
              </w:rPr>
            </w:pPr>
            <w:r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auto"/>
          </w:tcPr>
          <w:p w14:paraId="10D6DFBA" w14:textId="73DE0EEF" w:rsidR="004B10CC" w:rsidRPr="0096032C" w:rsidRDefault="002377D6" w:rsidP="00DA2AB2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Да</w:t>
            </w:r>
          </w:p>
        </w:tc>
      </w:tr>
      <w:tr w:rsidR="004B10CC" w:rsidRPr="00EE42C8" w14:paraId="34436549" w14:textId="1E519CA4" w:rsidTr="002377D6">
        <w:tc>
          <w:tcPr>
            <w:tcW w:w="817" w:type="dxa"/>
            <w:shd w:val="clear" w:color="auto" w:fill="FFFFFF" w:themeFill="background1"/>
          </w:tcPr>
          <w:p w14:paraId="122247EF" w14:textId="77777777" w:rsidR="004B10CC" w:rsidRPr="00EE42C8" w:rsidRDefault="004B10CC" w:rsidP="009C649E">
            <w:pPr>
              <w:jc w:val="center"/>
            </w:pPr>
            <w:r w:rsidRPr="00EE42C8">
              <w:t>2.2</w:t>
            </w:r>
            <w:r>
              <w:t>3</w:t>
            </w:r>
            <w:r w:rsidRPr="00EE42C8">
              <w:t>.</w:t>
            </w:r>
          </w:p>
        </w:tc>
        <w:tc>
          <w:tcPr>
            <w:tcW w:w="5245" w:type="dxa"/>
            <w:shd w:val="clear" w:color="auto" w:fill="FFFFFF" w:themeFill="background1"/>
          </w:tcPr>
          <w:p w14:paraId="482E5452" w14:textId="77777777" w:rsidR="004B10CC" w:rsidRPr="00EE42C8" w:rsidRDefault="004B10CC" w:rsidP="009909DC">
            <w:pPr>
              <w:ind w:right="97"/>
              <w:jc w:val="both"/>
              <w:rPr>
                <w:szCs w:val="28"/>
              </w:rPr>
            </w:pPr>
            <w:r>
              <w:rPr>
                <w:szCs w:val="28"/>
              </w:rPr>
              <w:t>Подготовка и направление в ДФ</w:t>
            </w:r>
            <w:r w:rsidRPr="00EE42C8">
              <w:rPr>
                <w:szCs w:val="28"/>
              </w:rPr>
              <w:t xml:space="preserve"> уточненного прогноза социально-экономического развития Ярославской области на среднесрочный период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–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</w:p>
        </w:tc>
        <w:tc>
          <w:tcPr>
            <w:tcW w:w="1843" w:type="dxa"/>
            <w:shd w:val="clear" w:color="auto" w:fill="FFFFFF" w:themeFill="background1"/>
          </w:tcPr>
          <w:p w14:paraId="3465A5FB" w14:textId="77777777" w:rsidR="004B10CC" w:rsidRPr="00EE42C8" w:rsidRDefault="004B10CC" w:rsidP="00883BF8">
            <w:pPr>
              <w:jc w:val="center"/>
            </w:pPr>
            <w:r w:rsidRPr="00EE42C8">
              <w:t xml:space="preserve">до </w:t>
            </w:r>
            <w:r>
              <w:t>21.09</w:t>
            </w:r>
          </w:p>
        </w:tc>
        <w:tc>
          <w:tcPr>
            <w:tcW w:w="1984" w:type="dxa"/>
            <w:shd w:val="clear" w:color="auto" w:fill="FFFFFF" w:themeFill="background1"/>
          </w:tcPr>
          <w:p w14:paraId="3A9D6002" w14:textId="77777777" w:rsidR="004B10CC" w:rsidRPr="00EE42C8" w:rsidRDefault="004B10CC" w:rsidP="00E80892">
            <w:pPr>
              <w:jc w:val="center"/>
            </w:pPr>
            <w:r w:rsidRPr="00EE42C8">
              <w:t>ДЭиСП</w:t>
            </w:r>
          </w:p>
        </w:tc>
        <w:tc>
          <w:tcPr>
            <w:tcW w:w="2410" w:type="dxa"/>
            <w:shd w:val="clear" w:color="auto" w:fill="FFFFFF" w:themeFill="background1"/>
          </w:tcPr>
          <w:p w14:paraId="4278EDB1" w14:textId="77777777" w:rsidR="004B10CC" w:rsidRPr="00EE42C8" w:rsidRDefault="004B10CC" w:rsidP="00E80892">
            <w:pPr>
              <w:jc w:val="center"/>
            </w:pPr>
            <w:r w:rsidRPr="00EE42C8">
              <w:t>Троицкая Е.Н.</w:t>
            </w:r>
          </w:p>
        </w:tc>
        <w:tc>
          <w:tcPr>
            <w:tcW w:w="2551" w:type="dxa"/>
            <w:shd w:val="clear" w:color="auto" w:fill="auto"/>
          </w:tcPr>
          <w:p w14:paraId="3BF310A7" w14:textId="28EFE24F" w:rsidR="004B10CC" w:rsidRPr="0096032C" w:rsidRDefault="002377D6" w:rsidP="00E80892">
            <w:pPr>
              <w:jc w:val="center"/>
            </w:pPr>
            <w:r>
              <w:t>Да</w:t>
            </w:r>
          </w:p>
        </w:tc>
      </w:tr>
      <w:tr w:rsidR="004B10CC" w:rsidRPr="00EE42C8" w14:paraId="30CFB392" w14:textId="76D29EAC" w:rsidTr="002377D6">
        <w:tc>
          <w:tcPr>
            <w:tcW w:w="12299" w:type="dxa"/>
            <w:gridSpan w:val="5"/>
            <w:shd w:val="clear" w:color="auto" w:fill="FFFFFF" w:themeFill="background1"/>
          </w:tcPr>
          <w:p w14:paraId="18916E06" w14:textId="51F04343" w:rsidR="004B10CC" w:rsidRPr="00EE42C8" w:rsidRDefault="004B10CC" w:rsidP="00224F1B">
            <w:pPr>
              <w:keepNext/>
              <w:jc w:val="center"/>
            </w:pPr>
            <w:r w:rsidRPr="00EE42C8">
              <w:lastRenderedPageBreak/>
              <w:t xml:space="preserve">3. Формирование и согласование документов и материалов, направляемых одновременно с проектом областного бюджета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 в Ярославскую областную Думу. Внесение проекта закона Ярославской области «</w:t>
            </w:r>
            <w:r>
              <w:t>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 w:rsidRPr="00EE42C8">
              <w:t xml:space="preserve">» на рассмотрение </w:t>
            </w:r>
          </w:p>
          <w:p w14:paraId="1E36A11E" w14:textId="77777777" w:rsidR="004B10CC" w:rsidRPr="00EE42C8" w:rsidRDefault="004B10CC" w:rsidP="007E7E91">
            <w:pPr>
              <w:jc w:val="center"/>
            </w:pPr>
            <w:r w:rsidRPr="00EE42C8">
              <w:t xml:space="preserve">в Ярославскую областную </w:t>
            </w:r>
            <w:r w:rsidRPr="00EE42C8">
              <w:rPr>
                <w:lang w:val="en-US"/>
              </w:rPr>
              <w:t>Думу</w:t>
            </w:r>
          </w:p>
        </w:tc>
        <w:tc>
          <w:tcPr>
            <w:tcW w:w="2551" w:type="dxa"/>
            <w:shd w:val="clear" w:color="auto" w:fill="auto"/>
          </w:tcPr>
          <w:p w14:paraId="091E1BAE" w14:textId="77777777" w:rsidR="004B10CC" w:rsidRPr="0096032C" w:rsidRDefault="004B10CC" w:rsidP="00224F1B">
            <w:pPr>
              <w:keepNext/>
              <w:jc w:val="center"/>
            </w:pPr>
          </w:p>
        </w:tc>
      </w:tr>
      <w:tr w:rsidR="004B10CC" w:rsidRPr="00EE42C8" w14:paraId="0819445E" w14:textId="6318AAF7" w:rsidTr="002377D6">
        <w:tc>
          <w:tcPr>
            <w:tcW w:w="817" w:type="dxa"/>
            <w:shd w:val="clear" w:color="auto" w:fill="FFFFFF" w:themeFill="background1"/>
          </w:tcPr>
          <w:p w14:paraId="2B28C04E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3.1.</w:t>
            </w:r>
          </w:p>
        </w:tc>
        <w:tc>
          <w:tcPr>
            <w:tcW w:w="5245" w:type="dxa"/>
            <w:shd w:val="clear" w:color="auto" w:fill="FFFFFF" w:themeFill="background1"/>
          </w:tcPr>
          <w:p w14:paraId="55664920" w14:textId="5CB93B18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 xml:space="preserve">Формирование проекта закона Ярославской области </w:t>
            </w:r>
            <w:r>
              <w:t>«О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  <w:r w:rsidRPr="00EE42C8">
              <w:t xml:space="preserve"> с приложениями и пояснительной запиской </w:t>
            </w:r>
          </w:p>
          <w:p w14:paraId="501033D4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 xml:space="preserve">в том числе: </w:t>
            </w:r>
          </w:p>
          <w:p w14:paraId="18A138BD" w14:textId="016E4A35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  <w:r w:rsidRPr="00EE42C8">
              <w:t xml:space="preserve">- проекта закона Ярославской области </w:t>
            </w:r>
            <w:r>
              <w:t>«О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»;</w:t>
            </w:r>
            <w:r w:rsidRPr="00EE42C8">
              <w:rPr>
                <w:szCs w:val="28"/>
              </w:rPr>
              <w:t xml:space="preserve"> </w:t>
            </w:r>
          </w:p>
          <w:p w14:paraId="7C0A73A3" w14:textId="75EC35A8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  <w:r w:rsidRPr="00EE42C8">
              <w:t xml:space="preserve">- пояснительной записки к проекту закона Ярославской области </w:t>
            </w:r>
            <w:r>
              <w:t>«О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»;</w:t>
            </w:r>
            <w:r w:rsidRPr="00EE42C8">
              <w:rPr>
                <w:szCs w:val="28"/>
              </w:rPr>
              <w:t xml:space="preserve"> </w:t>
            </w:r>
          </w:p>
          <w:p w14:paraId="38033145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</w:p>
          <w:p w14:paraId="6D86040C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</w:p>
          <w:p w14:paraId="49563459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</w:p>
          <w:p w14:paraId="0B231B11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</w:p>
          <w:p w14:paraId="5CD221C2" w14:textId="77777777" w:rsidR="004B10CC" w:rsidRPr="00EE42C8" w:rsidRDefault="004B10CC" w:rsidP="00A472B4">
            <w:pPr>
              <w:spacing w:line="233" w:lineRule="auto"/>
              <w:ind w:right="45"/>
              <w:jc w:val="both"/>
              <w:rPr>
                <w:szCs w:val="28"/>
              </w:rPr>
            </w:pPr>
          </w:p>
          <w:p w14:paraId="0465ED5E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</w:p>
          <w:p w14:paraId="7262E091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t>- паспортов государственных программ Ярославской области (проектов изменений в указанные паспорта)</w:t>
            </w:r>
            <w:r>
              <w:t>;</w:t>
            </w:r>
          </w:p>
          <w:p w14:paraId="564DFD21" w14:textId="77777777" w:rsidR="004B10CC" w:rsidRPr="00EE42C8" w:rsidRDefault="004B10CC" w:rsidP="00A472B4">
            <w:pPr>
              <w:spacing w:line="233" w:lineRule="auto"/>
              <w:ind w:right="45"/>
              <w:jc w:val="both"/>
            </w:pPr>
            <w:r w:rsidRPr="00EE42C8">
              <w:lastRenderedPageBreak/>
              <w:t xml:space="preserve">- иных документов и материалов, установленных статьей 7 Закона Ярославской области от </w:t>
            </w:r>
            <w:r w:rsidRPr="00EE42C8">
              <w:rPr>
                <w:szCs w:val="28"/>
              </w:rPr>
              <w:t>26 июня 2008</w:t>
            </w:r>
            <w:r>
              <w:rPr>
                <w:szCs w:val="28"/>
              </w:rPr>
              <w:t xml:space="preserve"> г.</w:t>
            </w:r>
            <w:r w:rsidRPr="00EE42C8">
              <w:rPr>
                <w:szCs w:val="28"/>
              </w:rPr>
              <w:t xml:space="preserve"> № 28-з</w:t>
            </w:r>
            <w:r w:rsidRPr="00EE42C8">
              <w:t xml:space="preserve"> «О</w:t>
            </w:r>
            <w:r>
              <w:t> </w:t>
            </w:r>
            <w:r w:rsidRPr="00EE42C8">
              <w:t>бюджетном процессе»</w:t>
            </w:r>
          </w:p>
        </w:tc>
        <w:tc>
          <w:tcPr>
            <w:tcW w:w="1843" w:type="dxa"/>
            <w:shd w:val="clear" w:color="auto" w:fill="FFFFFF" w:themeFill="background1"/>
          </w:tcPr>
          <w:p w14:paraId="08F4CEE8" w14:textId="77777777" w:rsidR="004B10CC" w:rsidRPr="00EE42C8" w:rsidRDefault="004B10CC" w:rsidP="00883BF8">
            <w:pPr>
              <w:spacing w:line="233" w:lineRule="auto"/>
              <w:jc w:val="center"/>
            </w:pPr>
            <w:r w:rsidRPr="00EE42C8">
              <w:lastRenderedPageBreak/>
              <w:t>до 2</w:t>
            </w:r>
            <w:r>
              <w:t>8</w:t>
            </w:r>
            <w:r w:rsidRPr="00EE42C8">
              <w:t>.</w:t>
            </w:r>
            <w:r>
              <w:t>09</w:t>
            </w:r>
          </w:p>
        </w:tc>
        <w:tc>
          <w:tcPr>
            <w:tcW w:w="1984" w:type="dxa"/>
            <w:shd w:val="clear" w:color="auto" w:fill="FFFFFF" w:themeFill="background1"/>
          </w:tcPr>
          <w:p w14:paraId="32B24DAF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ДФ</w:t>
            </w:r>
            <w:r>
              <w:t>,</w:t>
            </w:r>
          </w:p>
          <w:p w14:paraId="7D5AFD46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УВЗО</w:t>
            </w:r>
          </w:p>
          <w:p w14:paraId="26B36A4E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C020030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3CE00B7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ДФ</w:t>
            </w:r>
          </w:p>
          <w:p w14:paraId="10FE26B4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11F800A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ДФ</w:t>
            </w:r>
            <w:r>
              <w:t>,</w:t>
            </w:r>
          </w:p>
          <w:p w14:paraId="307FBF66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ГРБС</w:t>
            </w:r>
          </w:p>
          <w:p w14:paraId="2FDE75A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453BB6F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B4A388D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968434B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7FEA49B4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5A1A827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60B6858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522435D9" w14:textId="77777777" w:rsidR="004B10CC" w:rsidRPr="00EE42C8" w:rsidRDefault="004B10CC" w:rsidP="00A472B4">
            <w:pPr>
              <w:spacing w:line="233" w:lineRule="auto"/>
              <w:jc w:val="center"/>
            </w:pPr>
            <w:proofErr w:type="spellStart"/>
            <w:r w:rsidRPr="00EE42C8">
              <w:t>ДЭиСП</w:t>
            </w:r>
            <w:proofErr w:type="spellEnd"/>
          </w:p>
          <w:p w14:paraId="52329C99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7AAE8075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ДФ</w:t>
            </w:r>
            <w:r>
              <w:t>,</w:t>
            </w:r>
          </w:p>
          <w:p w14:paraId="1382F168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ГРБС</w:t>
            </w:r>
          </w:p>
        </w:tc>
        <w:tc>
          <w:tcPr>
            <w:tcW w:w="2410" w:type="dxa"/>
            <w:shd w:val="clear" w:color="auto" w:fill="FFFFFF" w:themeFill="background1"/>
          </w:tcPr>
          <w:p w14:paraId="2173E1A6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Баланин И.В.</w:t>
            </w:r>
            <w:r>
              <w:t>,</w:t>
            </w:r>
          </w:p>
          <w:p w14:paraId="75A45FFD" w14:textId="77777777" w:rsidR="004B10CC" w:rsidRPr="00EE42C8" w:rsidRDefault="004B10CC" w:rsidP="009909DC">
            <w:pPr>
              <w:spacing w:line="233" w:lineRule="auto"/>
              <w:jc w:val="center"/>
            </w:pPr>
            <w:r w:rsidRPr="00EE42C8">
              <w:rPr>
                <w:spacing w:val="-2"/>
              </w:rPr>
              <w:t>Шабалин А.Ю.</w:t>
            </w:r>
          </w:p>
          <w:p w14:paraId="3E036013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228999C9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13DD888B" w14:textId="77777777" w:rsidR="004B10CC" w:rsidRPr="00EE42C8" w:rsidRDefault="004B10CC" w:rsidP="00414758">
            <w:pPr>
              <w:spacing w:line="233" w:lineRule="auto"/>
              <w:jc w:val="center"/>
            </w:pPr>
            <w:r w:rsidRPr="00EE42C8">
              <w:t>Баланин И.В.</w:t>
            </w:r>
          </w:p>
          <w:p w14:paraId="34CBEBC7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0E20FC60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Баланин И.В.</w:t>
            </w:r>
            <w:r>
              <w:t>,</w:t>
            </w:r>
          </w:p>
          <w:p w14:paraId="227EA281" w14:textId="77777777" w:rsidR="004B10CC" w:rsidRPr="00EE42C8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6F2CE81B" w14:textId="77777777" w:rsidR="004B10CC" w:rsidRDefault="004B10CC" w:rsidP="009909DC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28D14B52" w14:textId="77777777" w:rsidR="004B10CC" w:rsidRPr="00595C19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004357D8" w14:textId="77777777" w:rsidR="004B10CC" w:rsidRDefault="004B10CC" w:rsidP="009909DC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328D9EC9" w14:textId="77777777" w:rsidR="004B10CC" w:rsidRPr="00595C19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7E114A07" w14:textId="77777777" w:rsidR="004B10CC" w:rsidRPr="00EE42C8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Холодов В.В.,</w:t>
            </w:r>
          </w:p>
          <w:p w14:paraId="7851E1EE" w14:textId="77777777" w:rsidR="004B10CC" w:rsidRDefault="004B10CC" w:rsidP="009909DC">
            <w:pPr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Шабалин А.Ю.</w:t>
            </w:r>
          </w:p>
          <w:p w14:paraId="7DE4489B" w14:textId="77777777" w:rsidR="004B10CC" w:rsidRDefault="004B10CC" w:rsidP="00A472B4">
            <w:pPr>
              <w:spacing w:line="233" w:lineRule="auto"/>
              <w:jc w:val="center"/>
            </w:pPr>
          </w:p>
          <w:p w14:paraId="39C26A9B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Троицкая Е.Н.</w:t>
            </w:r>
          </w:p>
          <w:p w14:paraId="72807F5E" w14:textId="77777777" w:rsidR="004B10CC" w:rsidRPr="00EE42C8" w:rsidRDefault="004B10CC" w:rsidP="00A472B4">
            <w:pPr>
              <w:spacing w:line="233" w:lineRule="auto"/>
              <w:jc w:val="center"/>
            </w:pPr>
          </w:p>
          <w:p w14:paraId="46A328CB" w14:textId="77777777" w:rsidR="004B10CC" w:rsidRPr="00EE42C8" w:rsidRDefault="004B10CC" w:rsidP="00A472B4">
            <w:pPr>
              <w:spacing w:line="233" w:lineRule="auto"/>
              <w:jc w:val="center"/>
            </w:pPr>
            <w:r w:rsidRPr="00EE42C8">
              <w:t>Баланин И.В.</w:t>
            </w:r>
            <w:r>
              <w:t>,</w:t>
            </w:r>
          </w:p>
          <w:p w14:paraId="7C60C018" w14:textId="77777777" w:rsidR="004B10CC" w:rsidRPr="00EE42C8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t>Авдеев М.А.,</w:t>
            </w:r>
          </w:p>
          <w:p w14:paraId="26B65C72" w14:textId="77777777" w:rsidR="004B10CC" w:rsidRDefault="004B10CC" w:rsidP="009909DC">
            <w:pPr>
              <w:widowControl w:val="0"/>
              <w:spacing w:line="233" w:lineRule="auto"/>
              <w:jc w:val="center"/>
            </w:pPr>
            <w:r>
              <w:t>Гулин А.Н</w:t>
            </w:r>
            <w:r w:rsidRPr="00EE42C8">
              <w:t>.,</w:t>
            </w:r>
          </w:p>
          <w:p w14:paraId="3D05417A" w14:textId="77777777" w:rsidR="004B10CC" w:rsidRPr="00595C19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Колесов Р.А.,</w:t>
            </w:r>
          </w:p>
          <w:p w14:paraId="0DADCAC7" w14:textId="77777777" w:rsidR="004B10CC" w:rsidRDefault="004B10CC" w:rsidP="009909DC">
            <w:pPr>
              <w:widowControl w:val="0"/>
              <w:spacing w:line="233" w:lineRule="auto"/>
              <w:jc w:val="center"/>
              <w:rPr>
                <w:spacing w:val="-10"/>
              </w:rPr>
            </w:pPr>
            <w:r w:rsidRPr="00EE42C8">
              <w:rPr>
                <w:spacing w:val="-10"/>
              </w:rPr>
              <w:t>Неженец В.С.,</w:t>
            </w:r>
          </w:p>
          <w:p w14:paraId="5F48E585" w14:textId="77777777" w:rsidR="004B10CC" w:rsidRPr="00595C19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Троицкая Е.Н.,</w:t>
            </w:r>
          </w:p>
          <w:p w14:paraId="0A9A061F" w14:textId="77777777" w:rsidR="004B10CC" w:rsidRPr="00EE42C8" w:rsidRDefault="004B10CC" w:rsidP="009909DC">
            <w:pPr>
              <w:widowControl w:val="0"/>
              <w:spacing w:line="233" w:lineRule="auto"/>
              <w:jc w:val="center"/>
              <w:rPr>
                <w:spacing w:val="-2"/>
              </w:rPr>
            </w:pPr>
            <w:r w:rsidRPr="00EE42C8">
              <w:rPr>
                <w:spacing w:val="-2"/>
              </w:rPr>
              <w:lastRenderedPageBreak/>
              <w:t>Холодов В.В.,</w:t>
            </w:r>
          </w:p>
          <w:p w14:paraId="51E98ED4" w14:textId="77777777" w:rsidR="004B10CC" w:rsidRPr="009909DC" w:rsidRDefault="004B10CC" w:rsidP="009909DC">
            <w:pPr>
              <w:spacing w:line="233" w:lineRule="auto"/>
              <w:jc w:val="center"/>
              <w:rPr>
                <w:spacing w:val="-2"/>
              </w:rPr>
            </w:pPr>
            <w:r>
              <w:rPr>
                <w:spacing w:val="-2"/>
              </w:rPr>
              <w:t>Шабалин А.Ю.</w:t>
            </w:r>
          </w:p>
        </w:tc>
        <w:tc>
          <w:tcPr>
            <w:tcW w:w="2551" w:type="dxa"/>
            <w:shd w:val="clear" w:color="auto" w:fill="auto"/>
          </w:tcPr>
          <w:p w14:paraId="4463ADE1" w14:textId="15C9B15E" w:rsidR="004B10CC" w:rsidRPr="0096032C" w:rsidRDefault="002377D6" w:rsidP="00A472B4">
            <w:pPr>
              <w:spacing w:line="233" w:lineRule="auto"/>
              <w:jc w:val="center"/>
            </w:pPr>
            <w:r>
              <w:lastRenderedPageBreak/>
              <w:t>Да</w:t>
            </w:r>
          </w:p>
        </w:tc>
      </w:tr>
      <w:tr w:rsidR="004B10CC" w:rsidRPr="00EE42C8" w14:paraId="6986439A" w14:textId="3F127D03" w:rsidTr="002377D6">
        <w:tc>
          <w:tcPr>
            <w:tcW w:w="817" w:type="dxa"/>
            <w:shd w:val="clear" w:color="auto" w:fill="FFFFFF" w:themeFill="background1"/>
          </w:tcPr>
          <w:p w14:paraId="4C608C76" w14:textId="77777777" w:rsidR="004B10CC" w:rsidRPr="00EE42C8" w:rsidRDefault="004B10CC" w:rsidP="007445BF">
            <w:pPr>
              <w:jc w:val="center"/>
            </w:pPr>
            <w:r w:rsidRPr="00EE42C8">
              <w:lastRenderedPageBreak/>
              <w:t>3.2.</w:t>
            </w:r>
          </w:p>
        </w:tc>
        <w:tc>
          <w:tcPr>
            <w:tcW w:w="5245" w:type="dxa"/>
            <w:shd w:val="clear" w:color="auto" w:fill="FFFFFF" w:themeFill="background1"/>
          </w:tcPr>
          <w:p w14:paraId="2EF95B31" w14:textId="77777777" w:rsidR="004B10CC" w:rsidRPr="00EE42C8" w:rsidRDefault="004B10CC" w:rsidP="001004F0">
            <w:pPr>
              <w:spacing w:line="235" w:lineRule="auto"/>
              <w:ind w:right="45"/>
              <w:jc w:val="both"/>
            </w:pPr>
            <w:r w:rsidRPr="00EE42C8">
              <w:t>Расс</w:t>
            </w:r>
            <w:r>
              <w:t xml:space="preserve">мотрение и утверждение проектов нормативных правовых актов </w:t>
            </w:r>
            <w:r w:rsidRPr="00EE42C8">
              <w:t>Правительства области:</w:t>
            </w:r>
          </w:p>
          <w:p w14:paraId="2F2C35DA" w14:textId="77777777" w:rsidR="004B10CC" w:rsidRPr="00EE42C8" w:rsidRDefault="004B10CC" w:rsidP="001004F0">
            <w:pPr>
              <w:spacing w:line="235" w:lineRule="auto"/>
              <w:ind w:right="45"/>
              <w:jc w:val="both"/>
            </w:pPr>
            <w:r>
              <w:t>- прогноза</w:t>
            </w:r>
            <w:r w:rsidRPr="00EE42C8">
              <w:t xml:space="preserve"> социально-экономического развития Ярославской области на </w:t>
            </w:r>
            <w:r w:rsidRPr="00EE42C8">
              <w:rPr>
                <w:szCs w:val="28"/>
              </w:rPr>
              <w:t>среднесрочный период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–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;</w:t>
            </w:r>
          </w:p>
          <w:p w14:paraId="720CD162" w14:textId="36BA6F8D" w:rsidR="004B10CC" w:rsidRPr="002B41B6" w:rsidRDefault="004B10CC" w:rsidP="009909DC">
            <w:pPr>
              <w:spacing w:line="235" w:lineRule="auto"/>
              <w:ind w:right="45"/>
              <w:jc w:val="both"/>
              <w:rPr>
                <w:szCs w:val="28"/>
              </w:rPr>
            </w:pPr>
            <w:r>
              <w:t>- проекта</w:t>
            </w:r>
            <w:r w:rsidRPr="00EE42C8">
              <w:t xml:space="preserve"> закона Ярославской области </w:t>
            </w:r>
            <w:r>
              <w:t>«О</w:t>
            </w:r>
            <w:r w:rsidRPr="00EE42C8">
              <w:t xml:space="preserve">б областном бюджете </w:t>
            </w:r>
            <w:r w:rsidRPr="00EE42C8">
              <w:rPr>
                <w:szCs w:val="28"/>
              </w:rPr>
              <w:t>на 202</w:t>
            </w:r>
            <w:r>
              <w:rPr>
                <w:szCs w:val="28"/>
              </w:rPr>
              <w:t>1</w:t>
            </w:r>
            <w:r w:rsidRPr="00EE42C8">
              <w:rPr>
                <w:szCs w:val="28"/>
              </w:rPr>
              <w:t xml:space="preserve"> год и на плановый период 202</w:t>
            </w:r>
            <w:r>
              <w:rPr>
                <w:szCs w:val="28"/>
              </w:rPr>
              <w:t>2</w:t>
            </w:r>
            <w:r w:rsidRPr="00EE42C8">
              <w:rPr>
                <w:szCs w:val="28"/>
              </w:rPr>
              <w:t xml:space="preserve"> и 202</w:t>
            </w:r>
            <w:r>
              <w:rPr>
                <w:szCs w:val="28"/>
              </w:rPr>
              <w:t>3</w:t>
            </w:r>
            <w:r w:rsidRPr="00EE42C8">
              <w:rPr>
                <w:szCs w:val="28"/>
              </w:rPr>
              <w:t xml:space="preserve"> годов</w:t>
            </w:r>
            <w:r>
              <w:rPr>
                <w:szCs w:val="28"/>
              </w:rPr>
              <w:t>»</w:t>
            </w:r>
          </w:p>
        </w:tc>
        <w:tc>
          <w:tcPr>
            <w:tcW w:w="1843" w:type="dxa"/>
            <w:shd w:val="clear" w:color="auto" w:fill="FFFFFF" w:themeFill="background1"/>
          </w:tcPr>
          <w:p w14:paraId="70C9819A" w14:textId="77777777" w:rsidR="004B10CC" w:rsidRPr="00EE42C8" w:rsidRDefault="004B10CC" w:rsidP="00883BF8">
            <w:pPr>
              <w:spacing w:line="235" w:lineRule="auto"/>
              <w:jc w:val="center"/>
            </w:pPr>
            <w:r w:rsidRPr="00EE42C8">
              <w:t>до 2</w:t>
            </w:r>
            <w:r>
              <w:t>8</w:t>
            </w:r>
            <w:r w:rsidRPr="00EE42C8">
              <w:t>.</w:t>
            </w:r>
            <w:r>
              <w:t>09</w:t>
            </w:r>
          </w:p>
        </w:tc>
        <w:tc>
          <w:tcPr>
            <w:tcW w:w="1984" w:type="dxa"/>
            <w:shd w:val="clear" w:color="auto" w:fill="FFFFFF" w:themeFill="background1"/>
          </w:tcPr>
          <w:p w14:paraId="7D7DEB73" w14:textId="77777777" w:rsidR="004B10CC" w:rsidRPr="00EE42C8" w:rsidRDefault="004B10CC" w:rsidP="001004F0">
            <w:pPr>
              <w:spacing w:line="235" w:lineRule="auto"/>
              <w:jc w:val="center"/>
            </w:pPr>
          </w:p>
          <w:p w14:paraId="62BE9A61" w14:textId="77777777" w:rsidR="004B10CC" w:rsidRPr="00EE42C8" w:rsidRDefault="004B10CC" w:rsidP="001004F0">
            <w:pPr>
              <w:spacing w:line="235" w:lineRule="auto"/>
              <w:jc w:val="center"/>
            </w:pPr>
          </w:p>
          <w:p w14:paraId="453561F7" w14:textId="77777777" w:rsidR="004B10CC" w:rsidRPr="00EE42C8" w:rsidRDefault="004B10CC" w:rsidP="00414758">
            <w:pPr>
              <w:spacing w:line="235" w:lineRule="auto"/>
              <w:jc w:val="center"/>
            </w:pPr>
            <w:r w:rsidRPr="00EE42C8">
              <w:t>ДЭиСП</w:t>
            </w:r>
          </w:p>
          <w:p w14:paraId="2BFC1BB2" w14:textId="77777777" w:rsidR="004B10CC" w:rsidRPr="00EE42C8" w:rsidRDefault="004B10CC" w:rsidP="001004F0">
            <w:pPr>
              <w:spacing w:line="235" w:lineRule="auto"/>
              <w:jc w:val="center"/>
            </w:pPr>
          </w:p>
          <w:p w14:paraId="01BF42C6" w14:textId="77777777" w:rsidR="004B10CC" w:rsidRPr="00EE42C8" w:rsidRDefault="004B10CC" w:rsidP="001004F0">
            <w:pPr>
              <w:spacing w:line="235" w:lineRule="auto"/>
              <w:jc w:val="center"/>
            </w:pPr>
            <w:r w:rsidRPr="00EE42C8">
              <w:t>ДФ</w:t>
            </w:r>
          </w:p>
          <w:p w14:paraId="16AA8380" w14:textId="710527F9" w:rsidR="004B10CC" w:rsidRPr="00EE42C8" w:rsidRDefault="004B10CC" w:rsidP="002B41B6">
            <w:pPr>
              <w:spacing w:line="235" w:lineRule="auto"/>
            </w:pPr>
          </w:p>
        </w:tc>
        <w:tc>
          <w:tcPr>
            <w:tcW w:w="2410" w:type="dxa"/>
            <w:shd w:val="clear" w:color="auto" w:fill="FFFFFF" w:themeFill="background1"/>
          </w:tcPr>
          <w:p w14:paraId="2683736F" w14:textId="77777777" w:rsidR="004B10CC" w:rsidRPr="00EE42C8" w:rsidRDefault="004B10CC" w:rsidP="001004F0">
            <w:pPr>
              <w:spacing w:line="235" w:lineRule="auto"/>
              <w:jc w:val="center"/>
            </w:pPr>
          </w:p>
          <w:p w14:paraId="1BF02A11" w14:textId="77777777" w:rsidR="004B10CC" w:rsidRDefault="004B10CC" w:rsidP="001004F0">
            <w:pPr>
              <w:spacing w:line="235" w:lineRule="auto"/>
              <w:jc w:val="center"/>
            </w:pPr>
          </w:p>
          <w:p w14:paraId="678A7F40" w14:textId="77777777" w:rsidR="004B10CC" w:rsidRPr="00EE42C8" w:rsidRDefault="004B10CC" w:rsidP="00414758">
            <w:pPr>
              <w:spacing w:line="235" w:lineRule="auto"/>
              <w:jc w:val="center"/>
            </w:pPr>
            <w:r w:rsidRPr="00EE42C8">
              <w:t>Троицкая Е.Н.</w:t>
            </w:r>
          </w:p>
          <w:p w14:paraId="4740B97A" w14:textId="77777777" w:rsidR="004B10CC" w:rsidRPr="00EE42C8" w:rsidRDefault="004B10CC" w:rsidP="001004F0">
            <w:pPr>
              <w:spacing w:line="235" w:lineRule="auto"/>
              <w:jc w:val="center"/>
            </w:pPr>
          </w:p>
          <w:p w14:paraId="1918677F" w14:textId="77777777" w:rsidR="004B10CC" w:rsidRPr="00EE42C8" w:rsidRDefault="004B10CC" w:rsidP="001004F0">
            <w:pPr>
              <w:spacing w:line="235" w:lineRule="auto"/>
              <w:jc w:val="center"/>
            </w:pPr>
            <w:r w:rsidRPr="00EE42C8">
              <w:t>Баланин И.В.</w:t>
            </w:r>
          </w:p>
          <w:p w14:paraId="3ED76D3B" w14:textId="6DDB78A9" w:rsidR="004B10CC" w:rsidRPr="00EE42C8" w:rsidRDefault="004B10CC" w:rsidP="002B41B6">
            <w:pPr>
              <w:spacing w:line="235" w:lineRule="auto"/>
            </w:pPr>
          </w:p>
        </w:tc>
        <w:tc>
          <w:tcPr>
            <w:tcW w:w="2551" w:type="dxa"/>
            <w:shd w:val="clear" w:color="auto" w:fill="auto"/>
          </w:tcPr>
          <w:p w14:paraId="4352A1A0" w14:textId="75A60D41" w:rsidR="004B10CC" w:rsidRPr="0096032C" w:rsidRDefault="002377D6" w:rsidP="001004F0">
            <w:pPr>
              <w:spacing w:line="235" w:lineRule="auto"/>
              <w:jc w:val="center"/>
            </w:pPr>
            <w:r>
              <w:t>Да</w:t>
            </w:r>
            <w:bookmarkStart w:id="0" w:name="_GoBack"/>
            <w:bookmarkEnd w:id="0"/>
          </w:p>
        </w:tc>
      </w:tr>
    </w:tbl>
    <w:p w14:paraId="375059AF" w14:textId="77777777" w:rsidR="003A5BAA" w:rsidRDefault="003A5BAA" w:rsidP="00477DB2">
      <w:pPr>
        <w:pStyle w:val="31"/>
        <w:ind w:firstLine="720"/>
      </w:pPr>
    </w:p>
    <w:p w14:paraId="208D5263" w14:textId="77777777" w:rsidR="00477DB2" w:rsidRPr="00EE42C8" w:rsidRDefault="00477DB2" w:rsidP="00224F1B">
      <w:pPr>
        <w:pStyle w:val="31"/>
        <w:ind w:firstLine="709"/>
      </w:pPr>
      <w:r w:rsidRPr="00EE42C8">
        <w:t>* Руководитель, указанный в графе первым, является ответственным за реализацию мероприятия.</w:t>
      </w:r>
    </w:p>
    <w:p w14:paraId="689E6233" w14:textId="77777777" w:rsidR="007B51C5" w:rsidRDefault="007B51C5" w:rsidP="00477DB2">
      <w:pPr>
        <w:pStyle w:val="31"/>
        <w:jc w:val="center"/>
      </w:pPr>
    </w:p>
    <w:p w14:paraId="6A39DB8C" w14:textId="77777777" w:rsidR="007A2265" w:rsidRDefault="007A2265" w:rsidP="00477DB2">
      <w:pPr>
        <w:pStyle w:val="31"/>
        <w:jc w:val="center"/>
      </w:pPr>
    </w:p>
    <w:p w14:paraId="1F2A2E3F" w14:textId="77777777" w:rsidR="00477DB2" w:rsidRPr="00EE42C8" w:rsidRDefault="00477DB2" w:rsidP="00477DB2">
      <w:pPr>
        <w:pStyle w:val="31"/>
        <w:jc w:val="center"/>
      </w:pPr>
      <w:r w:rsidRPr="00EE42C8">
        <w:t>Список используемых сокращений</w:t>
      </w:r>
    </w:p>
    <w:p w14:paraId="303CFA0F" w14:textId="77777777" w:rsidR="00477DB2" w:rsidRPr="00EE42C8" w:rsidRDefault="00477DB2" w:rsidP="00477DB2">
      <w:pPr>
        <w:pStyle w:val="31"/>
      </w:pPr>
    </w:p>
    <w:p w14:paraId="2E51DCC1" w14:textId="77777777" w:rsidR="00C937FD" w:rsidRPr="00EE42C8" w:rsidRDefault="00C937FD" w:rsidP="0059377D">
      <w:pPr>
        <w:ind w:firstLine="709"/>
        <w:jc w:val="both"/>
      </w:pPr>
      <w:r w:rsidRPr="00EE42C8">
        <w:rPr>
          <w:szCs w:val="28"/>
        </w:rPr>
        <w:t xml:space="preserve">АИП ЯО – адресная инвестиционная программа </w:t>
      </w:r>
      <w:r w:rsidRPr="00EE42C8">
        <w:t>Ярославской области</w:t>
      </w:r>
    </w:p>
    <w:p w14:paraId="158EA0A6" w14:textId="77777777" w:rsidR="004F7127" w:rsidRDefault="004F7127" w:rsidP="0059377D">
      <w:pPr>
        <w:ind w:firstLine="709"/>
        <w:jc w:val="both"/>
      </w:pPr>
      <w:r w:rsidRPr="004F7127">
        <w:t>АОДМС</w:t>
      </w:r>
      <w:r>
        <w:t xml:space="preserve"> </w:t>
      </w:r>
      <w:r w:rsidRPr="00EE42C8">
        <w:rPr>
          <w:szCs w:val="28"/>
        </w:rPr>
        <w:t>–</w:t>
      </w:r>
      <w:r>
        <w:rPr>
          <w:szCs w:val="28"/>
        </w:rPr>
        <w:t xml:space="preserve"> </w:t>
      </w:r>
      <w:r w:rsidR="00A11930" w:rsidRPr="00A11930">
        <w:rPr>
          <w:szCs w:val="28"/>
        </w:rPr>
        <w:t>агентство по обеспечению деятельности мировых судей Ярославской области</w:t>
      </w:r>
    </w:p>
    <w:p w14:paraId="1BB5AD30" w14:textId="77777777" w:rsidR="00C937FD" w:rsidRPr="00EF2828" w:rsidRDefault="00C937FD" w:rsidP="0059377D">
      <w:pPr>
        <w:ind w:firstLine="709"/>
        <w:jc w:val="both"/>
      </w:pPr>
      <w:r w:rsidRPr="00EF2828">
        <w:t>ГРБС – главный распорядитель средств областного бюджета</w:t>
      </w:r>
    </w:p>
    <w:p w14:paraId="23C1DCB6" w14:textId="03E53124" w:rsidR="00EF2828" w:rsidRPr="00EF2828" w:rsidRDefault="00AB6634" w:rsidP="0059377D">
      <w:pPr>
        <w:ind w:firstLine="709"/>
        <w:jc w:val="both"/>
      </w:pPr>
      <w:proofErr w:type="spellStart"/>
      <w:r>
        <w:t>ДАПКиПР</w:t>
      </w:r>
      <w:proofErr w:type="spellEnd"/>
      <w:r w:rsidR="00EF2828" w:rsidRPr="00EF2828">
        <w:rPr>
          <w:lang w:eastAsia="ru-RU"/>
        </w:rPr>
        <w:t xml:space="preserve"> – департамент агропромышленного комплекса и потребительского рынка Ярославской области</w:t>
      </w:r>
    </w:p>
    <w:p w14:paraId="5F3CF686" w14:textId="77777777" w:rsidR="00C937FD" w:rsidRPr="00EF2828" w:rsidRDefault="00C937FD" w:rsidP="0059377D">
      <w:pPr>
        <w:ind w:firstLine="709"/>
        <w:jc w:val="both"/>
      </w:pPr>
      <w:r w:rsidRPr="00EF2828">
        <w:t>ДЖКХЭиРТ – департамент жилищно-коммунального хозяйства, энергетики и регулирования тарифов Ярославской области</w:t>
      </w:r>
    </w:p>
    <w:p w14:paraId="40CA6CAA" w14:textId="77777777" w:rsidR="00C937FD" w:rsidRPr="00EF2828" w:rsidRDefault="00C937FD" w:rsidP="0059377D">
      <w:pPr>
        <w:ind w:firstLine="709"/>
        <w:jc w:val="both"/>
      </w:pPr>
      <w:r w:rsidRPr="00EF2828">
        <w:t>ДИЗО – департамент имущественных и земельных отношений Ярославской области</w:t>
      </w:r>
    </w:p>
    <w:p w14:paraId="30B78482" w14:textId="77777777" w:rsidR="00C937FD" w:rsidRPr="00EF2828" w:rsidRDefault="00C937FD" w:rsidP="0059377D">
      <w:pPr>
        <w:ind w:firstLine="709"/>
        <w:jc w:val="both"/>
      </w:pPr>
      <w:r w:rsidRPr="00EF2828">
        <w:t>ДИиП</w:t>
      </w:r>
      <w:r w:rsidRPr="00EF2828">
        <w:rPr>
          <w:rFonts w:ascii="Open Sans" w:hAnsi="Open Sans"/>
          <w:sz w:val="21"/>
          <w:szCs w:val="21"/>
        </w:rPr>
        <w:t xml:space="preserve"> – </w:t>
      </w:r>
      <w:r w:rsidRPr="00EF2828">
        <w:t>департамент инвестиций и промышленности Ярославской области</w:t>
      </w:r>
    </w:p>
    <w:p w14:paraId="0B634566" w14:textId="77777777" w:rsidR="00EF2828" w:rsidRPr="00EF2828" w:rsidRDefault="00EF2828" w:rsidP="0059377D">
      <w:pPr>
        <w:ind w:firstLine="709"/>
        <w:jc w:val="both"/>
      </w:pPr>
      <w:r w:rsidRPr="00EF2828">
        <w:rPr>
          <w:lang w:eastAsia="ru-RU"/>
        </w:rPr>
        <w:lastRenderedPageBreak/>
        <w:t>ДЛХ – департамент лесного хозяйства Ярославской области</w:t>
      </w:r>
    </w:p>
    <w:p w14:paraId="7A6A092E" w14:textId="77777777" w:rsidR="00C937FD" w:rsidRPr="00EF2828" w:rsidRDefault="00C937FD" w:rsidP="0059377D">
      <w:pPr>
        <w:ind w:firstLine="709"/>
      </w:pPr>
      <w:r w:rsidRPr="00EF2828">
        <w:t xml:space="preserve">ДОС – </w:t>
      </w:r>
      <w:hyperlink r:id="rId12" w:history="1">
        <w:r w:rsidRPr="00EF2828">
          <w:t>департамент общественных связей</w:t>
        </w:r>
      </w:hyperlink>
      <w:r w:rsidRPr="00EF2828">
        <w:t xml:space="preserve"> Ярославской области</w:t>
      </w:r>
    </w:p>
    <w:p w14:paraId="50EF3394" w14:textId="77777777" w:rsidR="00C937FD" w:rsidRPr="00EF2828" w:rsidRDefault="00C937FD" w:rsidP="0059377D">
      <w:pPr>
        <w:ind w:firstLine="709"/>
      </w:pPr>
      <w:r w:rsidRPr="00EF2828">
        <w:t>ДТ – департамент транспорта Ярославской области</w:t>
      </w:r>
    </w:p>
    <w:p w14:paraId="039A9700" w14:textId="77777777" w:rsidR="00C937FD" w:rsidRPr="00EF2828" w:rsidRDefault="00C937FD" w:rsidP="0059377D">
      <w:pPr>
        <w:ind w:firstLine="709"/>
        <w:jc w:val="both"/>
      </w:pPr>
      <w:r w:rsidRPr="00EF2828">
        <w:t>ДФ – департамент финансов Ярославской области</w:t>
      </w:r>
    </w:p>
    <w:p w14:paraId="5C9F937F" w14:textId="77777777" w:rsidR="00C937FD" w:rsidRPr="00EF2828" w:rsidRDefault="00C937FD" w:rsidP="0059377D">
      <w:pPr>
        <w:ind w:firstLine="709"/>
        <w:jc w:val="both"/>
      </w:pPr>
      <w:r w:rsidRPr="00EF2828">
        <w:t>ДЭиСП – департамент экономики и стратегического планирования Ярославской области</w:t>
      </w:r>
    </w:p>
    <w:p w14:paraId="66BF3356" w14:textId="27830BEF" w:rsidR="00C937FD" w:rsidRPr="00EF2828" w:rsidRDefault="00C937FD" w:rsidP="007A2265">
      <w:pPr>
        <w:ind w:firstLine="709"/>
        <w:jc w:val="both"/>
      </w:pPr>
      <w:r w:rsidRPr="00EF2828">
        <w:t>ТФОМС –</w:t>
      </w:r>
      <w:r w:rsidR="00D7058E">
        <w:t xml:space="preserve"> </w:t>
      </w:r>
      <w:r w:rsidRPr="00EF2828">
        <w:t>Территориальн</w:t>
      </w:r>
      <w:r w:rsidR="00D7058E">
        <w:t>ый</w:t>
      </w:r>
      <w:r w:rsidR="007A2265">
        <w:t xml:space="preserve"> </w:t>
      </w:r>
      <w:r w:rsidRPr="00EF2828">
        <w:t>фонд обязательного медицинского страхования Ярославской области</w:t>
      </w:r>
    </w:p>
    <w:p w14:paraId="50215191" w14:textId="77777777" w:rsidR="00C937FD" w:rsidRPr="00EF2828" w:rsidRDefault="00C937FD" w:rsidP="0059377D">
      <w:pPr>
        <w:ind w:firstLine="709"/>
        <w:jc w:val="both"/>
      </w:pPr>
      <w:r w:rsidRPr="00EF2828">
        <w:t>УВЗО – управление Правительства области по взаимодействию с законодательными органами</w:t>
      </w:r>
    </w:p>
    <w:p w14:paraId="29431406" w14:textId="77777777" w:rsidR="00EF2828" w:rsidRPr="00EF2828" w:rsidRDefault="00C937FD" w:rsidP="00C90AB4">
      <w:pPr>
        <w:ind w:firstLine="709"/>
        <w:jc w:val="both"/>
      </w:pPr>
      <w:r w:rsidRPr="00EF2828">
        <w:t>УМК – управление массовых коммуникаций Правительства области</w:t>
      </w:r>
    </w:p>
    <w:p w14:paraId="0D63F6AF" w14:textId="5D32B819" w:rsidR="00EF2828" w:rsidRPr="00EF2828" w:rsidRDefault="00EF2828" w:rsidP="00C90AB4">
      <w:pPr>
        <w:ind w:firstLine="709"/>
        <w:jc w:val="both"/>
      </w:pPr>
      <w:r w:rsidRPr="00EF2828">
        <w:t xml:space="preserve">Управление </w:t>
      </w:r>
      <w:proofErr w:type="spellStart"/>
      <w:r w:rsidRPr="00EF2828">
        <w:t>Росприроднадзора</w:t>
      </w:r>
      <w:proofErr w:type="spellEnd"/>
      <w:r w:rsidRPr="00EF2828">
        <w:t xml:space="preserve"> – Управление </w:t>
      </w:r>
      <w:r w:rsidR="00A11930" w:rsidRPr="00EF2828">
        <w:rPr>
          <w:lang w:eastAsia="ru-RU"/>
        </w:rPr>
        <w:t>Ф</w:t>
      </w:r>
      <w:r w:rsidRPr="00EF2828">
        <w:t>едеральной службы по надзору в сфере природопользования</w:t>
      </w:r>
      <w:r w:rsidR="00AB6634">
        <w:t xml:space="preserve"> </w:t>
      </w:r>
      <w:r w:rsidR="00AB6634" w:rsidRPr="00AB6634">
        <w:t>по Ярославской области</w:t>
      </w:r>
    </w:p>
    <w:p w14:paraId="4EFB5C82" w14:textId="77777777" w:rsidR="00EF2828" w:rsidRDefault="00EF2828" w:rsidP="00C90AB4">
      <w:pPr>
        <w:ind w:firstLine="709"/>
        <w:jc w:val="both"/>
      </w:pPr>
      <w:r w:rsidRPr="00EF2828">
        <w:rPr>
          <w:lang w:eastAsia="ru-RU"/>
        </w:rPr>
        <w:t>УФНС по ЯО – Управление Федеральной налоговой службы по Ярославской области</w:t>
      </w:r>
    </w:p>
    <w:p w14:paraId="1C18C544" w14:textId="77777777" w:rsidR="00EF2828" w:rsidRPr="00EF2828" w:rsidRDefault="00EF2828" w:rsidP="00EF2828"/>
    <w:p w14:paraId="7D54739A" w14:textId="77777777" w:rsidR="00EF2828" w:rsidRPr="00EF2828" w:rsidRDefault="00EF2828" w:rsidP="00EF2828"/>
    <w:p w14:paraId="2BE3DA1A" w14:textId="77777777" w:rsidR="005E5245" w:rsidRPr="00EF2828" w:rsidRDefault="005E5245" w:rsidP="00EF2828">
      <w:pPr>
        <w:ind w:firstLine="708"/>
      </w:pPr>
    </w:p>
    <w:sectPr w:rsidR="005E5245" w:rsidRPr="00EF2828" w:rsidSect="002F3713">
      <w:headerReference w:type="default" r:id="rId13"/>
      <w:pgSz w:w="16838" w:h="11906" w:orient="landscape"/>
      <w:pgMar w:top="1985" w:right="1134" w:bottom="566" w:left="1134" w:header="709" w:footer="0" w:gutter="0"/>
      <w:pgNumType w:start="1"/>
      <w:cols w:space="708"/>
      <w:titlePg/>
      <w:docGrid w:linePitch="381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970C314" w15:done="0"/>
  <w15:commentEx w15:paraId="45F89D5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DD801B" w14:textId="77777777" w:rsidR="00A4258B" w:rsidRDefault="00A4258B" w:rsidP="00E30EA9">
      <w:r>
        <w:separator/>
      </w:r>
    </w:p>
  </w:endnote>
  <w:endnote w:type="continuationSeparator" w:id="0">
    <w:p w14:paraId="7CA8C86C" w14:textId="77777777" w:rsidR="00A4258B" w:rsidRDefault="00A4258B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ppleMyungjo">
    <w:altName w:val="Arial Unicode MS"/>
    <w:charset w:val="4F"/>
    <w:family w:val="auto"/>
    <w:pitch w:val="variable"/>
    <w:sig w:usb0="00000000" w:usb1="09060000" w:usb2="00000010" w:usb3="00000000" w:csb0="00080000" w:csb1="00000000"/>
  </w:font>
  <w:font w:name="Open Sans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6A1516" w14:textId="77777777" w:rsidR="00A4258B" w:rsidRDefault="00A4258B" w:rsidP="00E30EA9">
      <w:r>
        <w:separator/>
      </w:r>
    </w:p>
  </w:footnote>
  <w:footnote w:type="continuationSeparator" w:id="0">
    <w:p w14:paraId="2EE64475" w14:textId="77777777" w:rsidR="00A4258B" w:rsidRDefault="00A4258B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2844769"/>
      <w:docPartObj>
        <w:docPartGallery w:val="Page Numbers (Top of Page)"/>
        <w:docPartUnique/>
      </w:docPartObj>
    </w:sdtPr>
    <w:sdtEndPr/>
    <w:sdtContent>
      <w:p w14:paraId="05639F8B" w14:textId="77777777" w:rsidR="00A4258B" w:rsidRPr="00B94E2D" w:rsidRDefault="00A4258B" w:rsidP="00B94E2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7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Я">
    <w15:presenceInfo w15:providerId="None" w15:userId="Я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D86"/>
    <w:rsid w:val="0000672E"/>
    <w:rsid w:val="0000772F"/>
    <w:rsid w:val="00010AF2"/>
    <w:rsid w:val="00020E3E"/>
    <w:rsid w:val="00022AF0"/>
    <w:rsid w:val="00024D7E"/>
    <w:rsid w:val="0002571A"/>
    <w:rsid w:val="00027194"/>
    <w:rsid w:val="00027BBC"/>
    <w:rsid w:val="00032857"/>
    <w:rsid w:val="000361A7"/>
    <w:rsid w:val="0003695D"/>
    <w:rsid w:val="00064332"/>
    <w:rsid w:val="0006478C"/>
    <w:rsid w:val="00067AD0"/>
    <w:rsid w:val="00072A0C"/>
    <w:rsid w:val="00072E30"/>
    <w:rsid w:val="00077690"/>
    <w:rsid w:val="000909BE"/>
    <w:rsid w:val="00093CC9"/>
    <w:rsid w:val="000A0D7C"/>
    <w:rsid w:val="000A47F6"/>
    <w:rsid w:val="000A7D55"/>
    <w:rsid w:val="000C24F4"/>
    <w:rsid w:val="000D43C3"/>
    <w:rsid w:val="000E509C"/>
    <w:rsid w:val="000E6578"/>
    <w:rsid w:val="000F08EC"/>
    <w:rsid w:val="000F3660"/>
    <w:rsid w:val="001004F0"/>
    <w:rsid w:val="0010312B"/>
    <w:rsid w:val="00115CC3"/>
    <w:rsid w:val="001170EA"/>
    <w:rsid w:val="001252F5"/>
    <w:rsid w:val="001258C4"/>
    <w:rsid w:val="001266AD"/>
    <w:rsid w:val="00135C69"/>
    <w:rsid w:val="00137281"/>
    <w:rsid w:val="00147BD3"/>
    <w:rsid w:val="00152D4E"/>
    <w:rsid w:val="00154349"/>
    <w:rsid w:val="00162636"/>
    <w:rsid w:val="00163180"/>
    <w:rsid w:val="001632E5"/>
    <w:rsid w:val="00166775"/>
    <w:rsid w:val="0016722A"/>
    <w:rsid w:val="0016797A"/>
    <w:rsid w:val="00175713"/>
    <w:rsid w:val="00187210"/>
    <w:rsid w:val="001A2FF4"/>
    <w:rsid w:val="001A37CC"/>
    <w:rsid w:val="001B0188"/>
    <w:rsid w:val="001B0431"/>
    <w:rsid w:val="001B216E"/>
    <w:rsid w:val="001B5393"/>
    <w:rsid w:val="001C4C95"/>
    <w:rsid w:val="001C76C0"/>
    <w:rsid w:val="001C78DA"/>
    <w:rsid w:val="001D08BF"/>
    <w:rsid w:val="001D3A01"/>
    <w:rsid w:val="001E58DC"/>
    <w:rsid w:val="001F2803"/>
    <w:rsid w:val="002002A2"/>
    <w:rsid w:val="00201AA8"/>
    <w:rsid w:val="002030C3"/>
    <w:rsid w:val="00203668"/>
    <w:rsid w:val="00203F9C"/>
    <w:rsid w:val="002053DB"/>
    <w:rsid w:val="00220613"/>
    <w:rsid w:val="00221CCC"/>
    <w:rsid w:val="00222987"/>
    <w:rsid w:val="00223DF7"/>
    <w:rsid w:val="00224F1B"/>
    <w:rsid w:val="00227685"/>
    <w:rsid w:val="002306C4"/>
    <w:rsid w:val="00233409"/>
    <w:rsid w:val="00234A5A"/>
    <w:rsid w:val="002377D6"/>
    <w:rsid w:val="002428AF"/>
    <w:rsid w:val="00242CA0"/>
    <w:rsid w:val="00246FE1"/>
    <w:rsid w:val="002531B7"/>
    <w:rsid w:val="00254951"/>
    <w:rsid w:val="00254B23"/>
    <w:rsid w:val="00262C94"/>
    <w:rsid w:val="002655D2"/>
    <w:rsid w:val="002709E4"/>
    <w:rsid w:val="00270C64"/>
    <w:rsid w:val="00281050"/>
    <w:rsid w:val="00285083"/>
    <w:rsid w:val="00287DFC"/>
    <w:rsid w:val="0029161E"/>
    <w:rsid w:val="00292AEE"/>
    <w:rsid w:val="00294E58"/>
    <w:rsid w:val="00296D02"/>
    <w:rsid w:val="002973B8"/>
    <w:rsid w:val="002A22BD"/>
    <w:rsid w:val="002B1796"/>
    <w:rsid w:val="002B41B6"/>
    <w:rsid w:val="002B4572"/>
    <w:rsid w:val="002B493B"/>
    <w:rsid w:val="002C015F"/>
    <w:rsid w:val="002D23E6"/>
    <w:rsid w:val="002D2781"/>
    <w:rsid w:val="002D42A0"/>
    <w:rsid w:val="002D553B"/>
    <w:rsid w:val="002D60D5"/>
    <w:rsid w:val="002E4F21"/>
    <w:rsid w:val="002E5F7B"/>
    <w:rsid w:val="002E7AC5"/>
    <w:rsid w:val="002E7D40"/>
    <w:rsid w:val="002F202B"/>
    <w:rsid w:val="002F347B"/>
    <w:rsid w:val="002F3713"/>
    <w:rsid w:val="002F48AF"/>
    <w:rsid w:val="002F5CEA"/>
    <w:rsid w:val="00300C01"/>
    <w:rsid w:val="003031A0"/>
    <w:rsid w:val="003101D9"/>
    <w:rsid w:val="003203F9"/>
    <w:rsid w:val="00324A1E"/>
    <w:rsid w:val="00333937"/>
    <w:rsid w:val="00333B8C"/>
    <w:rsid w:val="003353B0"/>
    <w:rsid w:val="0033577A"/>
    <w:rsid w:val="00342655"/>
    <w:rsid w:val="0034370E"/>
    <w:rsid w:val="00345BDD"/>
    <w:rsid w:val="00345C17"/>
    <w:rsid w:val="003501C8"/>
    <w:rsid w:val="00352A92"/>
    <w:rsid w:val="00355B47"/>
    <w:rsid w:val="00356941"/>
    <w:rsid w:val="00357E39"/>
    <w:rsid w:val="00364433"/>
    <w:rsid w:val="00365C77"/>
    <w:rsid w:val="003716AF"/>
    <w:rsid w:val="0038047A"/>
    <w:rsid w:val="00380B8B"/>
    <w:rsid w:val="0038125A"/>
    <w:rsid w:val="00382119"/>
    <w:rsid w:val="00382957"/>
    <w:rsid w:val="00383DA8"/>
    <w:rsid w:val="003941A5"/>
    <w:rsid w:val="00395795"/>
    <w:rsid w:val="003962AC"/>
    <w:rsid w:val="0039782C"/>
    <w:rsid w:val="003A0A63"/>
    <w:rsid w:val="003A13D4"/>
    <w:rsid w:val="003A2231"/>
    <w:rsid w:val="003A2DCC"/>
    <w:rsid w:val="003A5BAA"/>
    <w:rsid w:val="003A7D0D"/>
    <w:rsid w:val="003A7FC7"/>
    <w:rsid w:val="003B0F00"/>
    <w:rsid w:val="003B55AC"/>
    <w:rsid w:val="003C662F"/>
    <w:rsid w:val="003D1E8D"/>
    <w:rsid w:val="003D4B0E"/>
    <w:rsid w:val="003D5F8B"/>
    <w:rsid w:val="003E541C"/>
    <w:rsid w:val="003E6711"/>
    <w:rsid w:val="0040656C"/>
    <w:rsid w:val="004071F6"/>
    <w:rsid w:val="00414758"/>
    <w:rsid w:val="00420BED"/>
    <w:rsid w:val="004210F5"/>
    <w:rsid w:val="00422DF2"/>
    <w:rsid w:val="004235BD"/>
    <w:rsid w:val="00424C1D"/>
    <w:rsid w:val="00433335"/>
    <w:rsid w:val="004335F6"/>
    <w:rsid w:val="0043422E"/>
    <w:rsid w:val="0043568D"/>
    <w:rsid w:val="004356FF"/>
    <w:rsid w:val="004364D0"/>
    <w:rsid w:val="00442BC3"/>
    <w:rsid w:val="00446C2B"/>
    <w:rsid w:val="00451C0A"/>
    <w:rsid w:val="00456FD0"/>
    <w:rsid w:val="00457715"/>
    <w:rsid w:val="00457BFC"/>
    <w:rsid w:val="004616B9"/>
    <w:rsid w:val="004646C7"/>
    <w:rsid w:val="004733BE"/>
    <w:rsid w:val="004734DC"/>
    <w:rsid w:val="00473532"/>
    <w:rsid w:val="00477DB2"/>
    <w:rsid w:val="00480A53"/>
    <w:rsid w:val="00482722"/>
    <w:rsid w:val="0048286F"/>
    <w:rsid w:val="00483E29"/>
    <w:rsid w:val="00484A2E"/>
    <w:rsid w:val="004856E4"/>
    <w:rsid w:val="00487EAD"/>
    <w:rsid w:val="0049014A"/>
    <w:rsid w:val="004909F6"/>
    <w:rsid w:val="00493AB1"/>
    <w:rsid w:val="004975F9"/>
    <w:rsid w:val="004A0D62"/>
    <w:rsid w:val="004A2A15"/>
    <w:rsid w:val="004A42EB"/>
    <w:rsid w:val="004A561F"/>
    <w:rsid w:val="004B10CC"/>
    <w:rsid w:val="004C077F"/>
    <w:rsid w:val="004C40F8"/>
    <w:rsid w:val="004C648F"/>
    <w:rsid w:val="004D04C9"/>
    <w:rsid w:val="004D1328"/>
    <w:rsid w:val="004D62CE"/>
    <w:rsid w:val="004E1EA3"/>
    <w:rsid w:val="004E3668"/>
    <w:rsid w:val="004E38D4"/>
    <w:rsid w:val="004E4CA3"/>
    <w:rsid w:val="004F22B5"/>
    <w:rsid w:val="004F7127"/>
    <w:rsid w:val="005002D7"/>
    <w:rsid w:val="00500E9E"/>
    <w:rsid w:val="00506D19"/>
    <w:rsid w:val="005134E7"/>
    <w:rsid w:val="00516B1C"/>
    <w:rsid w:val="00520623"/>
    <w:rsid w:val="00534D85"/>
    <w:rsid w:val="005353FC"/>
    <w:rsid w:val="005431AF"/>
    <w:rsid w:val="00544401"/>
    <w:rsid w:val="00544F7B"/>
    <w:rsid w:val="00546D15"/>
    <w:rsid w:val="00547D02"/>
    <w:rsid w:val="005516D9"/>
    <w:rsid w:val="00551943"/>
    <w:rsid w:val="00551948"/>
    <w:rsid w:val="005532FB"/>
    <w:rsid w:val="00554937"/>
    <w:rsid w:val="00562F83"/>
    <w:rsid w:val="0056704B"/>
    <w:rsid w:val="0057604C"/>
    <w:rsid w:val="00580839"/>
    <w:rsid w:val="00581A04"/>
    <w:rsid w:val="005902DF"/>
    <w:rsid w:val="0059377D"/>
    <w:rsid w:val="00595C19"/>
    <w:rsid w:val="00596BE2"/>
    <w:rsid w:val="005A7835"/>
    <w:rsid w:val="005A7B0B"/>
    <w:rsid w:val="005B08E5"/>
    <w:rsid w:val="005B5B54"/>
    <w:rsid w:val="005B5DDB"/>
    <w:rsid w:val="005B6F2C"/>
    <w:rsid w:val="005C1BC3"/>
    <w:rsid w:val="005C200D"/>
    <w:rsid w:val="005C24E4"/>
    <w:rsid w:val="005C4DB5"/>
    <w:rsid w:val="005C576D"/>
    <w:rsid w:val="005C5F24"/>
    <w:rsid w:val="005C7A7B"/>
    <w:rsid w:val="005D0115"/>
    <w:rsid w:val="005D014D"/>
    <w:rsid w:val="005D1702"/>
    <w:rsid w:val="005D52A7"/>
    <w:rsid w:val="005D75B1"/>
    <w:rsid w:val="005E347E"/>
    <w:rsid w:val="005E5245"/>
    <w:rsid w:val="005F4C93"/>
    <w:rsid w:val="005F6C71"/>
    <w:rsid w:val="00600AC7"/>
    <w:rsid w:val="00600DD8"/>
    <w:rsid w:val="006013CC"/>
    <w:rsid w:val="0060252A"/>
    <w:rsid w:val="00603306"/>
    <w:rsid w:val="0060624D"/>
    <w:rsid w:val="00616588"/>
    <w:rsid w:val="00621956"/>
    <w:rsid w:val="0062498B"/>
    <w:rsid w:val="00625F3F"/>
    <w:rsid w:val="00642D62"/>
    <w:rsid w:val="00643107"/>
    <w:rsid w:val="00643626"/>
    <w:rsid w:val="006524D1"/>
    <w:rsid w:val="00662E6B"/>
    <w:rsid w:val="00664BE5"/>
    <w:rsid w:val="00666050"/>
    <w:rsid w:val="00672B86"/>
    <w:rsid w:val="00677030"/>
    <w:rsid w:val="006814C7"/>
    <w:rsid w:val="00684C90"/>
    <w:rsid w:val="00687743"/>
    <w:rsid w:val="0069045E"/>
    <w:rsid w:val="0069599B"/>
    <w:rsid w:val="00696B94"/>
    <w:rsid w:val="006A0281"/>
    <w:rsid w:val="006A0EC5"/>
    <w:rsid w:val="006A3368"/>
    <w:rsid w:val="006A5221"/>
    <w:rsid w:val="006B3140"/>
    <w:rsid w:val="006B3F65"/>
    <w:rsid w:val="006C1B8E"/>
    <w:rsid w:val="006C2B49"/>
    <w:rsid w:val="006D2C8C"/>
    <w:rsid w:val="006D3C46"/>
    <w:rsid w:val="006D50C8"/>
    <w:rsid w:val="006D6E40"/>
    <w:rsid w:val="006D7282"/>
    <w:rsid w:val="006E3F07"/>
    <w:rsid w:val="006E606C"/>
    <w:rsid w:val="006F1282"/>
    <w:rsid w:val="006F5394"/>
    <w:rsid w:val="006F6225"/>
    <w:rsid w:val="0070141D"/>
    <w:rsid w:val="00705F07"/>
    <w:rsid w:val="00710EE8"/>
    <w:rsid w:val="007123C2"/>
    <w:rsid w:val="00715880"/>
    <w:rsid w:val="0072145D"/>
    <w:rsid w:val="007228EB"/>
    <w:rsid w:val="0072472E"/>
    <w:rsid w:val="00724F25"/>
    <w:rsid w:val="00726126"/>
    <w:rsid w:val="00730E1B"/>
    <w:rsid w:val="00732A74"/>
    <w:rsid w:val="007332E9"/>
    <w:rsid w:val="00742389"/>
    <w:rsid w:val="007445BF"/>
    <w:rsid w:val="007471A4"/>
    <w:rsid w:val="00747925"/>
    <w:rsid w:val="00750A1D"/>
    <w:rsid w:val="00751277"/>
    <w:rsid w:val="007550BD"/>
    <w:rsid w:val="007556F8"/>
    <w:rsid w:val="00762D47"/>
    <w:rsid w:val="007642D4"/>
    <w:rsid w:val="0076709C"/>
    <w:rsid w:val="007702A3"/>
    <w:rsid w:val="00771637"/>
    <w:rsid w:val="0077251A"/>
    <w:rsid w:val="0077424E"/>
    <w:rsid w:val="00774FFE"/>
    <w:rsid w:val="00776B32"/>
    <w:rsid w:val="00780922"/>
    <w:rsid w:val="00790EEA"/>
    <w:rsid w:val="00796590"/>
    <w:rsid w:val="007A0B1F"/>
    <w:rsid w:val="007A2265"/>
    <w:rsid w:val="007B0BD1"/>
    <w:rsid w:val="007B51C5"/>
    <w:rsid w:val="007B5C86"/>
    <w:rsid w:val="007B6E56"/>
    <w:rsid w:val="007D3AFA"/>
    <w:rsid w:val="007D77D8"/>
    <w:rsid w:val="007E3D64"/>
    <w:rsid w:val="007E52B0"/>
    <w:rsid w:val="007E709F"/>
    <w:rsid w:val="007E75A2"/>
    <w:rsid w:val="007E7E91"/>
    <w:rsid w:val="007F4F6E"/>
    <w:rsid w:val="00803CDA"/>
    <w:rsid w:val="0080627A"/>
    <w:rsid w:val="0081150C"/>
    <w:rsid w:val="00815722"/>
    <w:rsid w:val="00817A27"/>
    <w:rsid w:val="00822DE4"/>
    <w:rsid w:val="008235FD"/>
    <w:rsid w:val="00823769"/>
    <w:rsid w:val="008267D7"/>
    <w:rsid w:val="00831672"/>
    <w:rsid w:val="00835D19"/>
    <w:rsid w:val="00850853"/>
    <w:rsid w:val="00850BF0"/>
    <w:rsid w:val="0085205E"/>
    <w:rsid w:val="00866FF6"/>
    <w:rsid w:val="00867F36"/>
    <w:rsid w:val="008812DE"/>
    <w:rsid w:val="008819B5"/>
    <w:rsid w:val="0088248C"/>
    <w:rsid w:val="00883AD9"/>
    <w:rsid w:val="00883BF8"/>
    <w:rsid w:val="00884CFE"/>
    <w:rsid w:val="00885491"/>
    <w:rsid w:val="008854BD"/>
    <w:rsid w:val="00886510"/>
    <w:rsid w:val="008914D2"/>
    <w:rsid w:val="008A225C"/>
    <w:rsid w:val="008A6C9A"/>
    <w:rsid w:val="008B58CD"/>
    <w:rsid w:val="008C1B73"/>
    <w:rsid w:val="008C5C5C"/>
    <w:rsid w:val="008D43A1"/>
    <w:rsid w:val="008D4D6E"/>
    <w:rsid w:val="008D5706"/>
    <w:rsid w:val="008D7B8A"/>
    <w:rsid w:val="008E0C86"/>
    <w:rsid w:val="008E1F3F"/>
    <w:rsid w:val="008F1244"/>
    <w:rsid w:val="008F7CE9"/>
    <w:rsid w:val="009013FA"/>
    <w:rsid w:val="00910415"/>
    <w:rsid w:val="00910F8D"/>
    <w:rsid w:val="009131EB"/>
    <w:rsid w:val="0091367A"/>
    <w:rsid w:val="00915044"/>
    <w:rsid w:val="00922C7A"/>
    <w:rsid w:val="00923DAC"/>
    <w:rsid w:val="00943A91"/>
    <w:rsid w:val="0094660F"/>
    <w:rsid w:val="0094787A"/>
    <w:rsid w:val="00951D7E"/>
    <w:rsid w:val="00955023"/>
    <w:rsid w:val="0096032C"/>
    <w:rsid w:val="009674C1"/>
    <w:rsid w:val="0096792E"/>
    <w:rsid w:val="009709C0"/>
    <w:rsid w:val="009737BD"/>
    <w:rsid w:val="0097544E"/>
    <w:rsid w:val="00975B63"/>
    <w:rsid w:val="00980407"/>
    <w:rsid w:val="00983628"/>
    <w:rsid w:val="009909DC"/>
    <w:rsid w:val="00990C68"/>
    <w:rsid w:val="009A0106"/>
    <w:rsid w:val="009B0D97"/>
    <w:rsid w:val="009B1732"/>
    <w:rsid w:val="009B2D08"/>
    <w:rsid w:val="009C649E"/>
    <w:rsid w:val="009D0037"/>
    <w:rsid w:val="009D10D2"/>
    <w:rsid w:val="009D1961"/>
    <w:rsid w:val="009D2BFE"/>
    <w:rsid w:val="009D3C6B"/>
    <w:rsid w:val="009D466D"/>
    <w:rsid w:val="009E30D8"/>
    <w:rsid w:val="009E3A99"/>
    <w:rsid w:val="009E5675"/>
    <w:rsid w:val="009F146C"/>
    <w:rsid w:val="009F39C5"/>
    <w:rsid w:val="009F3E92"/>
    <w:rsid w:val="009F45EF"/>
    <w:rsid w:val="00A00DFA"/>
    <w:rsid w:val="00A01F06"/>
    <w:rsid w:val="00A079F9"/>
    <w:rsid w:val="00A11930"/>
    <w:rsid w:val="00A13AC5"/>
    <w:rsid w:val="00A14595"/>
    <w:rsid w:val="00A203BC"/>
    <w:rsid w:val="00A210DE"/>
    <w:rsid w:val="00A23321"/>
    <w:rsid w:val="00A235BA"/>
    <w:rsid w:val="00A31C35"/>
    <w:rsid w:val="00A33CAA"/>
    <w:rsid w:val="00A40D21"/>
    <w:rsid w:val="00A417AD"/>
    <w:rsid w:val="00A4258B"/>
    <w:rsid w:val="00A472B4"/>
    <w:rsid w:val="00A5084B"/>
    <w:rsid w:val="00A53B9A"/>
    <w:rsid w:val="00A64C68"/>
    <w:rsid w:val="00A71B14"/>
    <w:rsid w:val="00A74067"/>
    <w:rsid w:val="00A76D5B"/>
    <w:rsid w:val="00A865F0"/>
    <w:rsid w:val="00A8773C"/>
    <w:rsid w:val="00A87827"/>
    <w:rsid w:val="00A9190A"/>
    <w:rsid w:val="00A97C3F"/>
    <w:rsid w:val="00AA1FB1"/>
    <w:rsid w:val="00AB0129"/>
    <w:rsid w:val="00AB04AB"/>
    <w:rsid w:val="00AB0CAF"/>
    <w:rsid w:val="00AB6634"/>
    <w:rsid w:val="00AC017C"/>
    <w:rsid w:val="00AC021D"/>
    <w:rsid w:val="00AC04EE"/>
    <w:rsid w:val="00AC2D4C"/>
    <w:rsid w:val="00AC368D"/>
    <w:rsid w:val="00AC5EEC"/>
    <w:rsid w:val="00AD74A4"/>
    <w:rsid w:val="00AD7D23"/>
    <w:rsid w:val="00AE1025"/>
    <w:rsid w:val="00AE1789"/>
    <w:rsid w:val="00AE3646"/>
    <w:rsid w:val="00AF7ECC"/>
    <w:rsid w:val="00B04A21"/>
    <w:rsid w:val="00B04B4B"/>
    <w:rsid w:val="00B05674"/>
    <w:rsid w:val="00B06C9D"/>
    <w:rsid w:val="00B10134"/>
    <w:rsid w:val="00B10B40"/>
    <w:rsid w:val="00B14B32"/>
    <w:rsid w:val="00B15DCC"/>
    <w:rsid w:val="00B224AC"/>
    <w:rsid w:val="00B248C5"/>
    <w:rsid w:val="00B25551"/>
    <w:rsid w:val="00B2695F"/>
    <w:rsid w:val="00B26EBA"/>
    <w:rsid w:val="00B3203C"/>
    <w:rsid w:val="00B40BD0"/>
    <w:rsid w:val="00B457EC"/>
    <w:rsid w:val="00B707C4"/>
    <w:rsid w:val="00B74691"/>
    <w:rsid w:val="00B750A2"/>
    <w:rsid w:val="00B77AC0"/>
    <w:rsid w:val="00B81819"/>
    <w:rsid w:val="00B83106"/>
    <w:rsid w:val="00B8389E"/>
    <w:rsid w:val="00B90ED0"/>
    <w:rsid w:val="00B925FF"/>
    <w:rsid w:val="00B93E5C"/>
    <w:rsid w:val="00B94E2D"/>
    <w:rsid w:val="00B951E3"/>
    <w:rsid w:val="00B96819"/>
    <w:rsid w:val="00BA22AB"/>
    <w:rsid w:val="00BA37CB"/>
    <w:rsid w:val="00BA4995"/>
    <w:rsid w:val="00BA670C"/>
    <w:rsid w:val="00BB1780"/>
    <w:rsid w:val="00BB1812"/>
    <w:rsid w:val="00BB207C"/>
    <w:rsid w:val="00BB370C"/>
    <w:rsid w:val="00BB5D36"/>
    <w:rsid w:val="00BC2C60"/>
    <w:rsid w:val="00BC6F0A"/>
    <w:rsid w:val="00BD143A"/>
    <w:rsid w:val="00BD506E"/>
    <w:rsid w:val="00BD533A"/>
    <w:rsid w:val="00BE19B8"/>
    <w:rsid w:val="00BE2657"/>
    <w:rsid w:val="00BF06E0"/>
    <w:rsid w:val="00BF2146"/>
    <w:rsid w:val="00BF262F"/>
    <w:rsid w:val="00BF44DA"/>
    <w:rsid w:val="00C02BCC"/>
    <w:rsid w:val="00C13C95"/>
    <w:rsid w:val="00C228FE"/>
    <w:rsid w:val="00C23240"/>
    <w:rsid w:val="00C24CA1"/>
    <w:rsid w:val="00C24DC0"/>
    <w:rsid w:val="00C30C69"/>
    <w:rsid w:val="00C354EB"/>
    <w:rsid w:val="00C36AF3"/>
    <w:rsid w:val="00C416EC"/>
    <w:rsid w:val="00C41FAF"/>
    <w:rsid w:val="00C43FF1"/>
    <w:rsid w:val="00C5037E"/>
    <w:rsid w:val="00C514A6"/>
    <w:rsid w:val="00C54BE5"/>
    <w:rsid w:val="00C6070D"/>
    <w:rsid w:val="00C60C6C"/>
    <w:rsid w:val="00C60E8C"/>
    <w:rsid w:val="00C6193D"/>
    <w:rsid w:val="00C62E87"/>
    <w:rsid w:val="00C64163"/>
    <w:rsid w:val="00C65314"/>
    <w:rsid w:val="00C65E2D"/>
    <w:rsid w:val="00C73B00"/>
    <w:rsid w:val="00C8536E"/>
    <w:rsid w:val="00C8620D"/>
    <w:rsid w:val="00C909D4"/>
    <w:rsid w:val="00C90AB4"/>
    <w:rsid w:val="00C90B1E"/>
    <w:rsid w:val="00C91442"/>
    <w:rsid w:val="00C9369F"/>
    <w:rsid w:val="00C937FD"/>
    <w:rsid w:val="00C93980"/>
    <w:rsid w:val="00C9450E"/>
    <w:rsid w:val="00CA4464"/>
    <w:rsid w:val="00CB0C16"/>
    <w:rsid w:val="00CB2A8E"/>
    <w:rsid w:val="00CC0A9D"/>
    <w:rsid w:val="00CC58CA"/>
    <w:rsid w:val="00CD3B72"/>
    <w:rsid w:val="00CF334D"/>
    <w:rsid w:val="00CF4030"/>
    <w:rsid w:val="00CF69C7"/>
    <w:rsid w:val="00D00EFB"/>
    <w:rsid w:val="00D054C0"/>
    <w:rsid w:val="00D10555"/>
    <w:rsid w:val="00D13F8C"/>
    <w:rsid w:val="00D15B80"/>
    <w:rsid w:val="00D23E42"/>
    <w:rsid w:val="00D247FD"/>
    <w:rsid w:val="00D2639A"/>
    <w:rsid w:val="00D27381"/>
    <w:rsid w:val="00D3720B"/>
    <w:rsid w:val="00D42E2F"/>
    <w:rsid w:val="00D43922"/>
    <w:rsid w:val="00D44DCC"/>
    <w:rsid w:val="00D55BD7"/>
    <w:rsid w:val="00D55DD7"/>
    <w:rsid w:val="00D62CF4"/>
    <w:rsid w:val="00D655D8"/>
    <w:rsid w:val="00D7058E"/>
    <w:rsid w:val="00D72C55"/>
    <w:rsid w:val="00D72E2A"/>
    <w:rsid w:val="00D73758"/>
    <w:rsid w:val="00D839AF"/>
    <w:rsid w:val="00D917CD"/>
    <w:rsid w:val="00D9410D"/>
    <w:rsid w:val="00D964BC"/>
    <w:rsid w:val="00DA2AB2"/>
    <w:rsid w:val="00DA422C"/>
    <w:rsid w:val="00DA7015"/>
    <w:rsid w:val="00DB02BE"/>
    <w:rsid w:val="00DB11ED"/>
    <w:rsid w:val="00DC6B33"/>
    <w:rsid w:val="00DD1320"/>
    <w:rsid w:val="00DD2582"/>
    <w:rsid w:val="00DD27C5"/>
    <w:rsid w:val="00DD2BB2"/>
    <w:rsid w:val="00DD61B7"/>
    <w:rsid w:val="00DE043B"/>
    <w:rsid w:val="00DE0C0A"/>
    <w:rsid w:val="00DE1CF1"/>
    <w:rsid w:val="00DE2BCB"/>
    <w:rsid w:val="00DE451D"/>
    <w:rsid w:val="00DE4875"/>
    <w:rsid w:val="00DE71B2"/>
    <w:rsid w:val="00DF2788"/>
    <w:rsid w:val="00E013E1"/>
    <w:rsid w:val="00E01F2F"/>
    <w:rsid w:val="00E02D35"/>
    <w:rsid w:val="00E1052D"/>
    <w:rsid w:val="00E1407E"/>
    <w:rsid w:val="00E30476"/>
    <w:rsid w:val="00E30EA9"/>
    <w:rsid w:val="00E327A1"/>
    <w:rsid w:val="00E3594B"/>
    <w:rsid w:val="00E36574"/>
    <w:rsid w:val="00E4134F"/>
    <w:rsid w:val="00E43229"/>
    <w:rsid w:val="00E434C2"/>
    <w:rsid w:val="00E44FE7"/>
    <w:rsid w:val="00E51D19"/>
    <w:rsid w:val="00E56A7A"/>
    <w:rsid w:val="00E61DF2"/>
    <w:rsid w:val="00E64D07"/>
    <w:rsid w:val="00E65E08"/>
    <w:rsid w:val="00E66818"/>
    <w:rsid w:val="00E742FF"/>
    <w:rsid w:val="00E80892"/>
    <w:rsid w:val="00E85BC4"/>
    <w:rsid w:val="00E8610C"/>
    <w:rsid w:val="00E902D3"/>
    <w:rsid w:val="00E9243D"/>
    <w:rsid w:val="00E97DFF"/>
    <w:rsid w:val="00EB2DE5"/>
    <w:rsid w:val="00EB34F2"/>
    <w:rsid w:val="00EB3ED8"/>
    <w:rsid w:val="00EB79ED"/>
    <w:rsid w:val="00EC3F4B"/>
    <w:rsid w:val="00EC63A2"/>
    <w:rsid w:val="00EC66F0"/>
    <w:rsid w:val="00ED0E2F"/>
    <w:rsid w:val="00ED2522"/>
    <w:rsid w:val="00EE42C8"/>
    <w:rsid w:val="00EF242A"/>
    <w:rsid w:val="00EF2828"/>
    <w:rsid w:val="00EF62A4"/>
    <w:rsid w:val="00F03C9B"/>
    <w:rsid w:val="00F10C28"/>
    <w:rsid w:val="00F1499F"/>
    <w:rsid w:val="00F15022"/>
    <w:rsid w:val="00F15B0C"/>
    <w:rsid w:val="00F16031"/>
    <w:rsid w:val="00F23E73"/>
    <w:rsid w:val="00F3206B"/>
    <w:rsid w:val="00F37C8E"/>
    <w:rsid w:val="00F37EA1"/>
    <w:rsid w:val="00F401D3"/>
    <w:rsid w:val="00F434ED"/>
    <w:rsid w:val="00F5370C"/>
    <w:rsid w:val="00F56CF3"/>
    <w:rsid w:val="00F612A1"/>
    <w:rsid w:val="00F6554A"/>
    <w:rsid w:val="00F65A25"/>
    <w:rsid w:val="00F67C13"/>
    <w:rsid w:val="00F73229"/>
    <w:rsid w:val="00F73D8E"/>
    <w:rsid w:val="00F80F92"/>
    <w:rsid w:val="00F82E33"/>
    <w:rsid w:val="00F9304E"/>
    <w:rsid w:val="00FA0CB7"/>
    <w:rsid w:val="00FA1874"/>
    <w:rsid w:val="00FA3908"/>
    <w:rsid w:val="00FA3E2A"/>
    <w:rsid w:val="00FA54F0"/>
    <w:rsid w:val="00FA7C90"/>
    <w:rsid w:val="00FB5895"/>
    <w:rsid w:val="00FC4A87"/>
    <w:rsid w:val="00FC4CBF"/>
    <w:rsid w:val="00FD1132"/>
    <w:rsid w:val="00FD2CA4"/>
    <w:rsid w:val="00FE5335"/>
    <w:rsid w:val="00FE654D"/>
    <w:rsid w:val="00FF2371"/>
    <w:rsid w:val="00FF4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8C0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3E1"/>
    <w:rPr>
      <w:rFonts w:ascii="Times New Roman" w:eastAsia="Times New Roman" w:hAnsi="Times New Roman" w:cs="Calibri"/>
      <w:sz w:val="28"/>
    </w:rPr>
  </w:style>
  <w:style w:type="paragraph" w:styleId="1">
    <w:name w:val="heading 1"/>
    <w:basedOn w:val="a"/>
    <w:next w:val="a"/>
    <w:link w:val="10"/>
    <w:qFormat/>
    <w:rsid w:val="002655D2"/>
    <w:pPr>
      <w:keepNext/>
      <w:jc w:val="center"/>
      <w:outlineLvl w:val="0"/>
    </w:pPr>
    <w:rPr>
      <w:rFonts w:cs="Times New Roman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2655D2"/>
    <w:pPr>
      <w:keepNext/>
      <w:jc w:val="right"/>
      <w:outlineLvl w:val="2"/>
    </w:pPr>
    <w:rPr>
      <w:rFonts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3">
    <w:name w:val="H3"/>
    <w:basedOn w:val="a"/>
    <w:next w:val="a"/>
    <w:rsid w:val="002655D2"/>
    <w:pPr>
      <w:keepNext/>
      <w:spacing w:before="100" w:after="100"/>
    </w:pPr>
    <w:rPr>
      <w:rFonts w:cs="Times New Roman"/>
      <w:b/>
      <w:szCs w:val="20"/>
      <w:lang w:eastAsia="ru-RU"/>
    </w:rPr>
  </w:style>
  <w:style w:type="paragraph" w:styleId="31">
    <w:name w:val="Body Text 3"/>
    <w:basedOn w:val="a"/>
    <w:link w:val="32"/>
    <w:rsid w:val="002655D2"/>
    <w:pPr>
      <w:jc w:val="both"/>
    </w:pPr>
    <w:rPr>
      <w:rFonts w:cs="Times New Roman"/>
      <w:szCs w:val="20"/>
      <w:lang w:eastAsia="ru-RU"/>
    </w:rPr>
  </w:style>
  <w:style w:type="character" w:customStyle="1" w:styleId="32">
    <w:name w:val="Основной текст 3 Знак"/>
    <w:basedOn w:val="a0"/>
    <w:link w:val="31"/>
    <w:rsid w:val="002655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BC6F0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C6F0A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basedOn w:val="a0"/>
    <w:uiPriority w:val="99"/>
    <w:semiHidden/>
    <w:unhideWhenUsed/>
    <w:rsid w:val="004856E4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856E4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856E4"/>
    <w:rPr>
      <w:rFonts w:ascii="Times New Roman" w:eastAsia="Times New Roman" w:hAnsi="Times New Roman" w:cs="Calibri"/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951D7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51D7E"/>
    <w:rPr>
      <w:rFonts w:ascii="Times New Roman" w:eastAsia="Times New Roman" w:hAnsi="Times New Roman" w:cs="Calibri"/>
      <w:b/>
      <w:bCs/>
      <w:sz w:val="20"/>
      <w:szCs w:val="20"/>
    </w:rPr>
  </w:style>
  <w:style w:type="paragraph" w:styleId="af">
    <w:name w:val="Revision"/>
    <w:hidden/>
    <w:uiPriority w:val="99"/>
    <w:semiHidden/>
    <w:rsid w:val="00477DB2"/>
    <w:rPr>
      <w:rFonts w:ascii="Times New Roman" w:eastAsia="Times New Roman" w:hAnsi="Times New Roman" w:cs="Calibri"/>
      <w:sz w:val="28"/>
    </w:rPr>
  </w:style>
  <w:style w:type="table" w:styleId="af0">
    <w:name w:val="Table Grid"/>
    <w:basedOn w:val="a1"/>
    <w:uiPriority w:val="59"/>
    <w:rsid w:val="00477D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676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www.yarregion.ru/depts/dos/default.aspx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>
  <documentManagement>
    <DocDate xmlns="e0e05f54-cbf1-4c6c-9b4a-ded4f332edc5">2020-10-05T21:00:00+00:00</DocDate>
    <FirstName xmlns="http://schemas.microsoft.com/sharepoint/v3" xsi:nil="true"/>
    <Description xmlns="f07adec3-9edc-4ba9-a947-c557adee0635" xsi:nil="true"/>
    <docType xmlns="aafbb199-1328-4a0f-94a7-ff9dcc491817">10</docType>
    <_x0031__x0020__x0423__x0440__x043e__x0432__x0435__x043d__x044c__x0020__x0432__x043b__x043e__x0436__x0435__x043d__x043d__x043e__x0441__x0442__x0438_ xmlns="aafbb199-1328-4a0f-94a7-ff9dcc491817">69</_x0031__x0020__x0423__x0440__x043e__x0432__x0435__x043d__x044c__x0020__x0432__x043b__x043e__x0436__x0435__x043d__x043d__x043e__x0441__x0442__x0438_>
    <_x0032__x0020__x0443__x0440__x043e__x0432__x0435__x043d__x044c__x0020__x0433__x0440__x0443__x043f__x043f__x0438__x0440__x043e__x0432__x043a__x0438_ xmlns="aafbb199-1328-4a0f-94a7-ff9dcc491817" xsi:nil="true"/>
    <_DCDateCreated xmlns="http://schemas.microsoft.com/sharepoint/v3/fields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88A45750EF1CA4C9A5D6274012A5A06" ma:contentTypeVersion="16" ma:contentTypeDescription="Создание документа." ma:contentTypeScope="" ma:versionID="5b56b5891c0bfaa3fbbfad49d98de9da">
  <xsd:schema xmlns:xsd="http://www.w3.org/2001/XMLSchema" xmlns:xs="http://www.w3.org/2001/XMLSchema" xmlns:p="http://schemas.microsoft.com/office/2006/metadata/properties" xmlns:ns1="http://schemas.microsoft.com/sharepoint/v3" xmlns:ns2="f07adec3-9edc-4ba9-a947-c557adee0635" xmlns:ns3="e0e05f54-cbf1-4c6c-9b4a-ded4f332edc5" xmlns:ns4="aafbb199-1328-4a0f-94a7-ff9dcc491817" xmlns:ns5="http://schemas.microsoft.com/sharepoint/v3/fields" targetNamespace="http://schemas.microsoft.com/office/2006/metadata/properties" ma:root="true" ma:fieldsID="f5366217b7a7f8e805b6dc09166a4b88" ns1:_="" ns2:_="" ns3:_="" ns4:_="" ns5:_="">
    <xsd:import namespace="http://schemas.microsoft.com/sharepoint/v3"/>
    <xsd:import namespace="f07adec3-9edc-4ba9-a947-c557adee0635"/>
    <xsd:import namespace="e0e05f54-cbf1-4c6c-9b4a-ded4f332edc5"/>
    <xsd:import namespace="aafbb199-1328-4a0f-94a7-ff9dcc491817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Description" minOccurs="0"/>
                <xsd:element ref="ns3:DocDate" minOccurs="0"/>
                <xsd:element ref="ns4:docType"/>
                <xsd:element ref="ns5:_DCDateCreated" minOccurs="0"/>
                <xsd:element ref="ns1:FirstName" minOccurs="0"/>
                <xsd:element ref="ns4:_x0031__x0020__x0423__x0440__x043e__x0432__x0435__x043d__x044c__x0020__x0432__x043b__x043e__x0436__x0435__x043d__x043d__x043e__x0441__x0442__x0438_" minOccurs="0"/>
                <xsd:element ref="ns4:_x0032__x0020__x0443__x0440__x043e__x0432__x0435__x043d__x044c__x0020__x0433__x0440__x0443__x043f__x043f__x0438__x0440__x043e__x0432__x043a__x0438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FirstName" ma:index="12" nillable="true" ma:displayName="Имя" ma:internalName="FirstNam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7adec3-9edc-4ba9-a947-c557adee0635" elementFormDefault="qualified">
    <xsd:import namespace="http://schemas.microsoft.com/office/2006/documentManagement/types"/>
    <xsd:import namespace="http://schemas.microsoft.com/office/infopath/2007/PartnerControls"/>
    <xsd:element name="Description" ma:index="8" nillable="true" ma:displayName="Описание" ma:internalName="Description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05f54-cbf1-4c6c-9b4a-ded4f332edc5" elementFormDefault="qualified">
    <xsd:import namespace="http://schemas.microsoft.com/office/2006/documentManagement/types"/>
    <xsd:import namespace="http://schemas.microsoft.com/office/infopath/2007/PartnerControls"/>
    <xsd:element name="DocDate" ma:index="9" nillable="true" ma:displayName="Дата документа" ma:default="[today]" ma:format="DateOnly" ma:internalName="Doc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fbb199-1328-4a0f-94a7-ff9dcc491817" elementFormDefault="qualified">
    <xsd:import namespace="http://schemas.microsoft.com/office/2006/documentManagement/types"/>
    <xsd:import namespace="http://schemas.microsoft.com/office/infopath/2007/PartnerControls"/>
    <xsd:element name="docType" ma:index="10" ma:displayName="Тип документа" ma:indexed="true" ma:list="{10f0f151-8569-4db7-aa67-2bce480f2f53}" ma:internalName="docType" ma:showField="Title">
      <xsd:simpleType>
        <xsd:restriction base="dms:Lookup"/>
      </xsd:simpleType>
    </xsd:element>
    <xsd:element name="_x0031__x0020__x0423__x0440__x043e__x0432__x0435__x043d__x044c__x0020__x0432__x043b__x043e__x0436__x0435__x043d__x043d__x043e__x0441__x0442__x0438_" ma:index="13" nillable="true" ma:displayName="1 Уровень группировки" ma:list="{72132dc0-dc7b-49ef-93e8-c3b1c6765e36}" ma:internalName="_x0031__x0020__x0423__x0440__x043e__x0432__x0435__x043d__x044c__x0020__x0432__x043b__x043e__x0436__x0435__x043d__x043d__x043e__x0441__x0442__x0438_" ma:readOnly="false" ma:showField="Title">
      <xsd:simpleType>
        <xsd:restriction base="dms:Lookup"/>
      </xsd:simpleType>
    </xsd:element>
    <xsd:element name="_x0032__x0020__x0443__x0440__x043e__x0432__x0435__x043d__x044c__x0020__x0433__x0440__x0443__x043f__x043f__x0438__x0440__x043e__x0432__x043a__x0438_" ma:index="14" nillable="true" ma:displayName="2 Уровень группировки" ma:list="{39c1bbda-82dd-4977-aac4-8f76559b35ed}" ma:internalName="_x0032__x0020__x0443__x0440__x043e__x0432__x0435__x043d__x044c__x0020__x0433__x0440__x0443__x043f__x043f__x0438__x0440__x043e__x0432__x043a__x0438_" ma:readOnly="false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1" nillable="true" ma:displayName="Дата создания" ma:description="Дата создания этого ресурса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6A03F5-CD7E-4F41-BE5A-4FEF8ECDA15C}"/>
</file>

<file path=customXml/itemProps2.xml><?xml version="1.0" encoding="utf-8"?>
<ds:datastoreItem xmlns:ds="http://schemas.openxmlformats.org/officeDocument/2006/customXml" ds:itemID="{6AA37336-449C-4141-AD46-D2A4EF0A9FB8}"/>
</file>

<file path=customXml/itemProps3.xml><?xml version="1.0" encoding="utf-8"?>
<ds:datastoreItem xmlns:ds="http://schemas.openxmlformats.org/officeDocument/2006/customXml" ds:itemID="{EE385051-7873-431D-BE4C-21DD81ED0896}"/>
</file>

<file path=customXml/itemProps4.xml><?xml version="1.0" encoding="utf-8"?>
<ds:datastoreItem xmlns:ds="http://schemas.openxmlformats.org/officeDocument/2006/customXml" ds:itemID="{C17176CB-9FE5-4CAA-9FDD-4BD820A9D798}"/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707</TotalTime>
  <Pages>6</Pages>
  <Words>958</Words>
  <Characters>5462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6408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Усилов</dc:creator>
  <cp:lastModifiedBy>Белякова Алина Дмитриевна</cp:lastModifiedBy>
  <cp:revision>88</cp:revision>
  <cp:lastPrinted>2019-03-13T08:21:00Z</cp:lastPrinted>
  <dcterms:created xsi:type="dcterms:W3CDTF">2019-05-07T07:30:00Z</dcterms:created>
  <dcterms:modified xsi:type="dcterms:W3CDTF">2020-10-06T10:58:00Z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0x010100888A45750EF1CA4C9A5D6274012A5A06</vt:lpwstr>
  </property>
</Properties>
</file>